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354DC" w14:textId="39F1C7BF" w:rsidR="000738F1" w:rsidRPr="00962314" w:rsidRDefault="000738F1" w:rsidP="000738F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962314">
        <w:rPr>
          <w:rFonts w:eastAsiaTheme="minorEastAsia" w:hint="eastAsia"/>
          <w:b/>
          <w:noProof/>
          <w:sz w:val="24"/>
          <w:lang w:eastAsia="zh-CN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0CBE" w:rsidRPr="00350CBE">
        <w:rPr>
          <w:b/>
          <w:noProof/>
          <w:sz w:val="24"/>
        </w:rPr>
        <w:t>24</w:t>
      </w:r>
      <w:r w:rsidR="00D52BCD">
        <w:rPr>
          <w:rFonts w:eastAsiaTheme="minorEastAsia" w:hint="eastAsia"/>
          <w:b/>
          <w:noProof/>
          <w:sz w:val="24"/>
          <w:lang w:eastAsia="zh-CN"/>
        </w:rPr>
        <w:t>3432</w:t>
      </w:r>
    </w:p>
    <w:p w14:paraId="375B5264" w14:textId="38D0A6B4" w:rsidR="000738F1" w:rsidRDefault="00962314" w:rsidP="000738F1">
      <w:pPr>
        <w:pStyle w:val="CRCoverPage"/>
        <w:outlineLvl w:val="0"/>
        <w:rPr>
          <w:b/>
          <w:noProof/>
          <w:sz w:val="24"/>
        </w:rPr>
      </w:pPr>
      <w:r w:rsidRPr="009750FA">
        <w:rPr>
          <w:rFonts w:cs="Arial"/>
          <w:b/>
          <w:noProof/>
          <w:sz w:val="24"/>
          <w:szCs w:val="24"/>
        </w:rPr>
        <w:t>Hyderabad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India,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27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rFonts w:cs="Arial"/>
          <w:b/>
          <w:noProof/>
          <w:sz w:val="24"/>
          <w:szCs w:val="24"/>
        </w:rPr>
        <w:t>31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May </w:t>
      </w:r>
      <w:r w:rsidRPr="00221571">
        <w:rPr>
          <w:rFonts w:cs="Arial"/>
          <w:b/>
          <w:noProof/>
          <w:sz w:val="24"/>
          <w:szCs w:val="24"/>
        </w:rPr>
        <w:t>202</w:t>
      </w:r>
      <w:r>
        <w:rPr>
          <w:rFonts w:cs="Arial"/>
          <w:b/>
          <w:noProof/>
          <w:sz w:val="24"/>
          <w:szCs w:val="24"/>
        </w:rPr>
        <w:t>4</w:t>
      </w:r>
    </w:p>
    <w:bookmarkEnd w:id="2"/>
    <w:p w14:paraId="45749155" w14:textId="77777777" w:rsidR="000738F1" w:rsidRDefault="000738F1" w:rsidP="000738F1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545274A" w14:textId="6CC1AD16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A0575">
        <w:rPr>
          <w:rFonts w:ascii="Arial" w:hAnsi="Arial" w:cs="Arial" w:hint="eastAsia"/>
          <w:b/>
          <w:bCs/>
          <w:lang w:val="en-US" w:eastAsia="zh-CN"/>
        </w:rPr>
        <w:t>CATT</w:t>
      </w:r>
    </w:p>
    <w:p w14:paraId="4900EC4B" w14:textId="075F37D2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F4232">
        <w:rPr>
          <w:rFonts w:ascii="Arial" w:hAnsi="Arial" w:cs="Arial"/>
          <w:b/>
          <w:bCs/>
          <w:lang w:val="en-US"/>
        </w:rPr>
        <w:t>Discussion</w:t>
      </w:r>
      <w:r w:rsidRPr="006B5418">
        <w:rPr>
          <w:rFonts w:ascii="Arial" w:hAnsi="Arial" w:cs="Arial"/>
          <w:b/>
          <w:bCs/>
          <w:lang w:val="en-US"/>
        </w:rPr>
        <w:t xml:space="preserve">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A17BB" w:rsidRPr="005A17BB">
        <w:rPr>
          <w:rFonts w:ascii="Arial" w:hAnsi="Arial" w:cs="Arial"/>
          <w:b/>
          <w:bCs/>
          <w:lang w:val="en-US"/>
        </w:rPr>
        <w:t>the user plane connection establishment procedure</w:t>
      </w:r>
    </w:p>
    <w:p w14:paraId="4375CBBE" w14:textId="1FF5ACF9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  <w:r w:rsidR="008229A3">
        <w:rPr>
          <w:rFonts w:ascii="Arial" w:hAnsi="Arial" w:cs="Arial"/>
          <w:b/>
          <w:bCs/>
          <w:lang w:val="en-US"/>
        </w:rPr>
        <w:t xml:space="preserve"> version 1.0.0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FA10BA6" w14:textId="158077DA" w:rsidR="000738F1" w:rsidRPr="006B5418" w:rsidRDefault="000738F1" w:rsidP="00F34021">
      <w:pPr>
        <w:pStyle w:val="1"/>
        <w:rPr>
          <w:lang w:val="en-US" w:eastAsia="ko-KR"/>
        </w:rPr>
      </w:pPr>
      <w:r w:rsidRPr="006B5418">
        <w:rPr>
          <w:lang w:val="en-US" w:eastAsia="ko-KR"/>
        </w:rPr>
        <w:t xml:space="preserve">1. </w:t>
      </w:r>
      <w:r w:rsidR="00C30938">
        <w:rPr>
          <w:lang w:val="en-US" w:eastAsia="ko-KR"/>
        </w:rPr>
        <w:t>Introduction</w:t>
      </w:r>
    </w:p>
    <w:p w14:paraId="6A14BF82" w14:textId="27C27A2E" w:rsidR="00071F0F" w:rsidRDefault="00071F0F" w:rsidP="000738F1">
      <w:pPr>
        <w:rPr>
          <w:lang w:eastAsia="zh-CN"/>
        </w:rPr>
      </w:pPr>
      <w:r w:rsidRPr="00071F0F">
        <w:t xml:space="preserve">The following procedure is required in order to </w:t>
      </w:r>
      <w:r>
        <w:rPr>
          <w:rFonts w:hint="eastAsia"/>
          <w:lang w:eastAsia="zh-CN"/>
        </w:rPr>
        <w:t xml:space="preserve">establish </w:t>
      </w:r>
      <w:r w:rsidRPr="007F2770">
        <w:t>the</w:t>
      </w:r>
      <w:r>
        <w:rPr>
          <w:rFonts w:hint="eastAsia"/>
          <w:lang w:eastAsia="zh-CN"/>
        </w:rPr>
        <w:t xml:space="preserve"> LCS</w:t>
      </w:r>
      <w:r>
        <w:rPr>
          <w:rFonts w:hint="eastAsia"/>
        </w:rPr>
        <w:t xml:space="preserve"> </w:t>
      </w:r>
      <w:r>
        <w:rPr>
          <w:lang w:eastAsia="zh-CN"/>
        </w:rPr>
        <w:t>secured</w:t>
      </w:r>
      <w:r>
        <w:t xml:space="preserve"> user plane connection</w:t>
      </w:r>
      <w:r>
        <w:rPr>
          <w:rFonts w:hint="eastAsia"/>
        </w:rPr>
        <w:t xml:space="preserve"> </w:t>
      </w:r>
      <w:r>
        <w:t>used for</w:t>
      </w:r>
      <w:r>
        <w:rPr>
          <w:rFonts w:hint="eastAsia"/>
        </w:rPr>
        <w:t xml:space="preserve"> LCS-UPP</w:t>
      </w:r>
      <w:r>
        <w:rPr>
          <w:rFonts w:hint="eastAsia"/>
          <w:lang w:eastAsia="zh-CN"/>
        </w:rPr>
        <w:t>:</w:t>
      </w:r>
    </w:p>
    <w:p w14:paraId="50687922" w14:textId="6E324EBB" w:rsidR="00071F0F" w:rsidRPr="00071F0F" w:rsidRDefault="00071F0F" w:rsidP="00071F0F">
      <w:pPr>
        <w:rPr>
          <w:lang w:val="en-US" w:eastAsia="zh-CN"/>
        </w:rPr>
      </w:pPr>
      <w:r w:rsidRPr="00071F0F">
        <w:rPr>
          <w:lang w:val="en-US" w:eastAsia="zh-CN"/>
        </w:rPr>
        <w:t>a)</w:t>
      </w:r>
      <w:r w:rsidRPr="00071F0F">
        <w:rPr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use</w:t>
      </w:r>
      <w:proofErr w:type="gramEnd"/>
      <w:r>
        <w:rPr>
          <w:rFonts w:hint="eastAsia"/>
          <w:lang w:val="en-US" w:eastAsia="zh-CN"/>
        </w:rPr>
        <w:t xml:space="preserve"> the existing PDU </w:t>
      </w:r>
      <w:r w:rsidRPr="00071F0F">
        <w:rPr>
          <w:lang w:val="en-US" w:eastAsia="zh-CN"/>
        </w:rPr>
        <w:t xml:space="preserve">connectivity service between UE and LMF </w:t>
      </w:r>
      <w:r>
        <w:rPr>
          <w:rFonts w:hint="eastAsia"/>
          <w:lang w:val="en-US" w:eastAsia="zh-CN"/>
        </w:rPr>
        <w:t xml:space="preserve">or </w:t>
      </w:r>
      <w:r w:rsidRPr="00071F0F">
        <w:rPr>
          <w:lang w:val="en-US" w:eastAsia="zh-CN"/>
        </w:rPr>
        <w:t>establish a PDU session providing PDU connectivity service between UE and LMF, if not available</w:t>
      </w:r>
      <w:r>
        <w:rPr>
          <w:lang w:val="en-US" w:eastAsia="zh-CN"/>
        </w:rPr>
        <w:t>;</w:t>
      </w:r>
      <w:r w:rsidRPr="00071F0F">
        <w:rPr>
          <w:lang w:val="en-US" w:eastAsia="zh-CN"/>
        </w:rPr>
        <w:t xml:space="preserve"> </w:t>
      </w:r>
    </w:p>
    <w:p w14:paraId="52FBF919" w14:textId="71BB1FF2" w:rsidR="00071F0F" w:rsidRPr="00071F0F" w:rsidRDefault="00071F0F" w:rsidP="00071F0F">
      <w:pPr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Pr="00071F0F">
        <w:rPr>
          <w:lang w:val="en-US" w:eastAsia="zh-CN"/>
        </w:rPr>
        <w:t>)</w:t>
      </w:r>
      <w:r w:rsidRPr="00071F0F">
        <w:rPr>
          <w:lang w:val="en-US" w:eastAsia="zh-CN"/>
        </w:rPr>
        <w:tab/>
      </w:r>
      <w:proofErr w:type="gramStart"/>
      <w:r w:rsidRPr="00071F0F">
        <w:rPr>
          <w:lang w:val="en-US" w:eastAsia="zh-CN"/>
        </w:rPr>
        <w:t>establish</w:t>
      </w:r>
      <w:proofErr w:type="gramEnd"/>
      <w:r w:rsidRPr="00071F0F">
        <w:rPr>
          <w:lang w:val="en-US" w:eastAsia="zh-CN"/>
        </w:rPr>
        <w:t xml:space="preserve"> a TLS connection between the UE and the LMF, if the PDU connectivity is successfully established; and</w:t>
      </w:r>
    </w:p>
    <w:p w14:paraId="695B7265" w14:textId="325B67F9" w:rsidR="00962314" w:rsidRDefault="00071F0F" w:rsidP="00071F0F">
      <w:pPr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 w:rsidRPr="00071F0F">
        <w:rPr>
          <w:lang w:val="en-US" w:eastAsia="zh-CN"/>
        </w:rPr>
        <w:t>)</w:t>
      </w:r>
      <w:r w:rsidRPr="00071F0F">
        <w:rPr>
          <w:lang w:val="en-US" w:eastAsia="zh-CN"/>
        </w:rPr>
        <w:tab/>
      </w:r>
      <w:proofErr w:type="gramStart"/>
      <w:r w:rsidRPr="00071F0F">
        <w:rPr>
          <w:lang w:val="en-US" w:eastAsia="zh-CN"/>
        </w:rPr>
        <w:t>perform</w:t>
      </w:r>
      <w:proofErr w:type="gramEnd"/>
      <w:r w:rsidRPr="00071F0F">
        <w:rPr>
          <w:lang w:val="en-US" w:eastAsia="zh-CN"/>
        </w:rPr>
        <w:t xml:space="preserve"> an LCS-UP connection binding procedure immediately, if the TLS connection is successfully established.</w:t>
      </w:r>
    </w:p>
    <w:p w14:paraId="277A505B" w14:textId="63E028A3" w:rsidR="00071F0F" w:rsidRDefault="00AC752C" w:rsidP="00071F0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LMF sends DL NAS TRANSPORT to </w:t>
      </w:r>
      <w:r>
        <w:rPr>
          <w:lang w:eastAsia="zh-CN"/>
        </w:rPr>
        <w:t>indicate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utilize user plane over TLS for positioning</w:t>
      </w:r>
      <w:r>
        <w:rPr>
          <w:rFonts w:hint="eastAsia"/>
          <w:lang w:eastAsia="zh-CN"/>
        </w:rPr>
        <w:t xml:space="preserve"> (step4) and the UE </w:t>
      </w:r>
      <w:r>
        <w:rPr>
          <w:lang w:eastAsia="zh-CN"/>
        </w:rPr>
        <w:t>may send an acknowledgement</w:t>
      </w:r>
      <w:r>
        <w:rPr>
          <w:rFonts w:hint="eastAsia"/>
          <w:lang w:eastAsia="zh-CN"/>
        </w:rPr>
        <w:t xml:space="preserve"> before </w:t>
      </w:r>
      <w:r w:rsidRPr="00AC752C">
        <w:rPr>
          <w:lang w:eastAsia="zh-CN"/>
        </w:rPr>
        <w:t>establishing a TLS connection</w:t>
      </w:r>
      <w:r>
        <w:rPr>
          <w:rFonts w:hint="eastAsia"/>
          <w:lang w:eastAsia="zh-CN"/>
        </w:rPr>
        <w:t xml:space="preserve"> between UE and LMF (step 5) </w:t>
      </w:r>
      <w:r w:rsidR="00071F0F">
        <w:rPr>
          <w:rFonts w:hint="eastAsia"/>
          <w:lang w:val="en-US" w:eastAsia="zh-CN"/>
        </w:rPr>
        <w:t>as described in clause</w:t>
      </w:r>
      <w:r w:rsidR="00071F0F">
        <w:rPr>
          <w:lang w:val="en-US" w:eastAsia="zh-CN"/>
        </w:rPr>
        <w:t> </w:t>
      </w:r>
      <w:r w:rsidR="00071F0F">
        <w:rPr>
          <w:rFonts w:hint="eastAsia"/>
          <w:lang w:val="en-US" w:eastAsia="zh-CN"/>
        </w:rPr>
        <w:t>6.18 of TS</w:t>
      </w:r>
      <w:r w:rsidR="00071F0F">
        <w:rPr>
          <w:lang w:val="en-US" w:eastAsia="zh-CN"/>
        </w:rPr>
        <w:t> </w:t>
      </w:r>
      <w:r w:rsidR="00071F0F">
        <w:rPr>
          <w:rFonts w:hint="eastAsia"/>
          <w:lang w:val="en-US" w:eastAsia="zh-CN"/>
        </w:rPr>
        <w:t>23.273</w:t>
      </w:r>
      <w:r>
        <w:rPr>
          <w:rFonts w:hint="eastAsia"/>
          <w:lang w:val="en-US" w:eastAsia="zh-CN"/>
        </w:rPr>
        <w:t>.</w:t>
      </w:r>
    </w:p>
    <w:p w14:paraId="70CE58B7" w14:textId="27A5E9C9" w:rsidR="00AA0B3C" w:rsidRDefault="00AA0B3C" w:rsidP="00AC752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0EFF672" wp14:editId="230697F1">
            <wp:extent cx="4667250" cy="32480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67613" w14:textId="3E6F35B0" w:rsidR="007C763E" w:rsidRDefault="007C763E" w:rsidP="00BE36C1">
      <w:pPr>
        <w:pStyle w:val="TF"/>
        <w:rPr>
          <w:lang w:val="en-US" w:eastAsia="zh-CN"/>
        </w:rPr>
      </w:pPr>
      <w:r>
        <w:rPr>
          <w:lang w:val="en-US"/>
        </w:rPr>
        <w:t xml:space="preserve">Fig.1 </w:t>
      </w:r>
      <w:proofErr w:type="gramStart"/>
      <w:r w:rsidR="00AC752C" w:rsidRPr="00AC752C">
        <w:rPr>
          <w:lang w:val="en-US"/>
        </w:rPr>
        <w:t>Positioning</w:t>
      </w:r>
      <w:proofErr w:type="gramEnd"/>
      <w:r w:rsidR="00AC752C" w:rsidRPr="00AC752C">
        <w:rPr>
          <w:lang w:val="en-US"/>
        </w:rPr>
        <w:t xml:space="preserve"> via a User Plane Connection between UE and LMF initiated by LMF</w:t>
      </w:r>
    </w:p>
    <w:p w14:paraId="5E3CC939" w14:textId="2F475364" w:rsidR="00AC752C" w:rsidRPr="00912401" w:rsidRDefault="000E4265" w:rsidP="000E4265">
      <w:pPr>
        <w:rPr>
          <w:lang w:val="en-US" w:eastAsia="zh-CN"/>
        </w:rPr>
      </w:pPr>
      <w:r>
        <w:rPr>
          <w:rFonts w:eastAsiaTheme="minorEastAsia" w:hint="eastAsia"/>
          <w:noProof/>
          <w:lang w:eastAsia="zh-CN"/>
        </w:rPr>
        <w:t>In stage3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>s sepc,</w:t>
      </w:r>
      <w:r w:rsidR="00AC752C">
        <w:rPr>
          <w:rFonts w:eastAsiaTheme="minorEastAsia" w:hint="eastAsia"/>
          <w:noProof/>
          <w:lang w:eastAsia="zh-CN"/>
        </w:rPr>
        <w:t xml:space="preserve"> </w:t>
      </w:r>
      <w:bookmarkStart w:id="4" w:name="OLE_LINK20"/>
      <w:r w:rsidR="00AC752C">
        <w:rPr>
          <w:rFonts w:eastAsiaTheme="minorEastAsia" w:hint="eastAsia"/>
          <w:noProof/>
          <w:lang w:eastAsia="zh-CN"/>
        </w:rPr>
        <w:t>the</w:t>
      </w:r>
      <w:r w:rsidR="00D0654D">
        <w:rPr>
          <w:rFonts w:eastAsiaTheme="minorEastAsia" w:hint="eastAsia"/>
          <w:noProof/>
          <w:lang w:eastAsia="zh-CN"/>
        </w:rPr>
        <w:t xml:space="preserve"> </w:t>
      </w:r>
      <w:bookmarkStart w:id="5" w:name="OLE_LINK16"/>
      <w:r w:rsidR="00AC752C">
        <w:rPr>
          <w:lang w:eastAsia="ko-KR"/>
        </w:rPr>
        <w:t>USER PLANE CONNECTION ESTABLISHMENT</w:t>
      </w:r>
      <w:bookmarkEnd w:id="5"/>
      <w:r w:rsidR="00AC752C">
        <w:rPr>
          <w:lang w:eastAsia="ko-KR"/>
        </w:rPr>
        <w:t xml:space="preserve"> COMPLETE</w:t>
      </w:r>
      <w:r w:rsidR="00D0654D" w:rsidRPr="00D0654D">
        <w:t xml:space="preserve"> </w:t>
      </w:r>
      <w:r w:rsidR="00D0654D" w:rsidRPr="00D0654D">
        <w:rPr>
          <w:lang w:eastAsia="ko-KR"/>
        </w:rPr>
        <w:t>encapsulated in the UPP-CMI container of the UL NAS TRANSPORT message</w:t>
      </w:r>
      <w:r w:rsidR="00D0654D">
        <w:rPr>
          <w:rFonts w:hint="eastAsia"/>
          <w:lang w:eastAsia="zh-CN"/>
        </w:rPr>
        <w:t xml:space="preserve"> </w:t>
      </w:r>
      <w:r w:rsidR="00AC752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used </w:t>
      </w:r>
      <w:r w:rsidR="00AC752C">
        <w:rPr>
          <w:rFonts w:eastAsiaTheme="minorEastAsia" w:hint="eastAsia"/>
          <w:lang w:eastAsia="zh-CN"/>
        </w:rPr>
        <w:t>as the message</w:t>
      </w:r>
      <w:r w:rsidR="00912401">
        <w:rPr>
          <w:rFonts w:eastAsiaTheme="minorEastAsia" w:hint="eastAsia"/>
          <w:lang w:eastAsia="zh-CN"/>
        </w:rPr>
        <w:t xml:space="preserve"> </w:t>
      </w:r>
      <w:r w:rsidR="00AC752C">
        <w:rPr>
          <w:rFonts w:eastAsiaTheme="minorEastAsia" w:hint="eastAsia"/>
          <w:lang w:eastAsia="zh-CN"/>
        </w:rPr>
        <w:t>4 in the figure</w:t>
      </w:r>
      <w:r w:rsidR="00912401">
        <w:rPr>
          <w:rFonts w:eastAsiaTheme="minorEastAsia" w:hint="eastAsia"/>
          <w:lang w:eastAsia="zh-CN"/>
        </w:rPr>
        <w:t xml:space="preserve"> </w:t>
      </w:r>
      <w:r w:rsidR="00AC752C">
        <w:rPr>
          <w:rFonts w:eastAsiaTheme="minorEastAsia" w:hint="eastAsia"/>
          <w:lang w:eastAsia="zh-CN"/>
        </w:rPr>
        <w:t>1</w:t>
      </w:r>
      <w:r w:rsidR="00912401">
        <w:rPr>
          <w:rFonts w:eastAsiaTheme="minorEastAsia" w:hint="eastAsia"/>
          <w:lang w:eastAsia="zh-CN"/>
        </w:rPr>
        <w:t>, which</w:t>
      </w:r>
      <w:r w:rsidR="00AC752C">
        <w:rPr>
          <w:lang w:eastAsia="ko-KR"/>
        </w:rPr>
        <w:t xml:space="preserve"> is</w:t>
      </w:r>
      <w:r w:rsidR="00AC752C">
        <w:rPr>
          <w:rFonts w:eastAsiaTheme="minorEastAsia" w:hint="eastAsia"/>
          <w:lang w:eastAsia="zh-CN"/>
        </w:rPr>
        <w:t xml:space="preserve"> only</w:t>
      </w:r>
      <w:r w:rsidR="00AC752C">
        <w:rPr>
          <w:lang w:eastAsia="ko-KR"/>
        </w:rPr>
        <w:t xml:space="preserve"> to confirm the PDU session connectivity</w:t>
      </w:r>
      <w:bookmarkEnd w:id="4"/>
      <w:r w:rsidR="00AC752C">
        <w:rPr>
          <w:rFonts w:eastAsiaTheme="minorEastAsia" w:hint="eastAsia"/>
          <w:lang w:eastAsia="zh-CN"/>
        </w:rPr>
        <w:t xml:space="preserve"> (from the UE to the LMF), and then </w:t>
      </w:r>
      <w:r w:rsidR="00AC752C">
        <w:rPr>
          <w:rFonts w:eastAsiaTheme="minorEastAsia"/>
          <w:noProof/>
          <w:lang w:eastAsia="zh-CN"/>
        </w:rPr>
        <w:t>the</w:t>
      </w:r>
      <w:r w:rsidR="00AC752C">
        <w:rPr>
          <w:rFonts w:eastAsiaTheme="minorEastAsia" w:hint="eastAsia"/>
          <w:noProof/>
          <w:lang w:eastAsia="zh-CN"/>
        </w:rPr>
        <w:t xml:space="preserve"> U</w:t>
      </w:r>
      <w:r w:rsidR="00AC752C">
        <w:rPr>
          <w:rFonts w:eastAsiaTheme="minorEastAsia" w:hint="eastAsia"/>
          <w:lang w:eastAsia="zh-CN"/>
        </w:rPr>
        <w:t>E will establish the TLS connection.</w:t>
      </w:r>
      <w:r w:rsidR="007D5B08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A753C8">
        <w:t>he current name of the response "USER PLANE CONNECTION ESTABLISHMENT COMPLETE" is not precise and leads to confusions</w:t>
      </w:r>
      <w:r w:rsidR="00912401">
        <w:rPr>
          <w:rFonts w:eastAsiaTheme="minorEastAsia" w:hint="eastAsia"/>
          <w:lang w:eastAsia="zh-CN"/>
        </w:rPr>
        <w:t xml:space="preserve"> that the </w:t>
      </w:r>
      <w:r w:rsidR="00912401" w:rsidRPr="005C216A">
        <w:rPr>
          <w:rFonts w:eastAsiaTheme="minorEastAsia"/>
          <w:lang w:eastAsia="zh-CN"/>
        </w:rPr>
        <w:t>USER PLANE CONNECTION ESTABLISHMENT COMPLETE messag</w:t>
      </w:r>
      <w:r w:rsidR="00912401" w:rsidRPr="00912401">
        <w:rPr>
          <w:rFonts w:eastAsiaTheme="minorEastAsia"/>
          <w:lang w:eastAsia="zh-CN"/>
        </w:rPr>
        <w:t>e</w:t>
      </w:r>
      <w:r w:rsidR="00912401" w:rsidRPr="00912401">
        <w:rPr>
          <w:rFonts w:eastAsiaTheme="minorEastAsia" w:hint="eastAsia"/>
          <w:lang w:eastAsia="zh-CN"/>
        </w:rPr>
        <w:t xml:space="preserve"> is not to co</w:t>
      </w:r>
      <w:r w:rsidR="00912401" w:rsidRPr="005C216A">
        <w:rPr>
          <w:rFonts w:eastAsiaTheme="minorEastAsia" w:hint="eastAsia"/>
          <w:lang w:eastAsia="zh-CN"/>
        </w:rPr>
        <w:t xml:space="preserve">nfirm the </w:t>
      </w:r>
      <w:r w:rsidR="00912401" w:rsidRPr="005C216A">
        <w:rPr>
          <w:rFonts w:eastAsiaTheme="minorEastAsia"/>
          <w:lang w:eastAsia="zh-CN"/>
        </w:rPr>
        <w:t xml:space="preserve">successful </w:t>
      </w:r>
      <w:r w:rsidR="00912401">
        <w:t>LCS secured user plane connection</w:t>
      </w:r>
      <w:r w:rsidR="00912401">
        <w:rPr>
          <w:rFonts w:eastAsiaTheme="minorEastAsia" w:hint="eastAsia"/>
          <w:lang w:eastAsia="zh-CN"/>
        </w:rPr>
        <w:t>.</w:t>
      </w:r>
    </w:p>
    <w:p w14:paraId="3BC0A5E6" w14:textId="264DB1F3" w:rsidR="000E4265" w:rsidRDefault="00912401" w:rsidP="00AC752C">
      <w:pPr>
        <w:rPr>
          <w:lang w:val="en-US" w:eastAsia="zh-CN"/>
        </w:rPr>
      </w:pPr>
      <w:bookmarkStart w:id="6" w:name="OLE_LINK2"/>
      <w:r w:rsidRPr="00912401">
        <w:rPr>
          <w:lang w:val="en-US" w:eastAsia="zh-CN"/>
        </w:rPr>
        <w:t xml:space="preserve">CT1 </w:t>
      </w:r>
      <w:r>
        <w:rPr>
          <w:rFonts w:hint="eastAsia"/>
          <w:lang w:val="en-US" w:eastAsia="zh-CN"/>
        </w:rPr>
        <w:t xml:space="preserve">has </w:t>
      </w:r>
      <w:r w:rsidR="00D60412">
        <w:rPr>
          <w:rFonts w:hint="eastAsia"/>
          <w:lang w:val="en-US" w:eastAsia="zh-CN"/>
        </w:rPr>
        <w:t>discussed</w:t>
      </w:r>
      <w:r>
        <w:rPr>
          <w:rFonts w:hint="eastAsia"/>
          <w:lang w:val="en-US" w:eastAsia="zh-CN"/>
        </w:rPr>
        <w:t xml:space="preserve"> this </w:t>
      </w:r>
      <w:r w:rsidR="000E4265">
        <w:rPr>
          <w:rFonts w:hint="eastAsia"/>
          <w:lang w:val="en-US" w:eastAsia="zh-CN"/>
        </w:rPr>
        <w:t xml:space="preserve">issue </w:t>
      </w:r>
      <w:r w:rsidR="000E4265" w:rsidRPr="00DA2ACA">
        <w:rPr>
          <w:lang w:val="en-US" w:eastAsia="ko-KR"/>
        </w:rPr>
        <w:t>since</w:t>
      </w:r>
      <w:r w:rsidR="000E4265">
        <w:rPr>
          <w:rFonts w:hint="eastAsia"/>
          <w:lang w:val="en-US" w:eastAsia="zh-CN"/>
        </w:rPr>
        <w:t xml:space="preserve"> CT1#146, but it may be related with binding issue which needs to wait for the response from SA2. </w:t>
      </w:r>
      <w:r w:rsidR="000E4265">
        <w:rPr>
          <w:lang w:eastAsia="ko-KR"/>
        </w:rPr>
        <w:t>SA2</w:t>
      </w:r>
      <w:r w:rsidR="000E4265">
        <w:rPr>
          <w:rFonts w:hint="eastAsia"/>
          <w:lang w:eastAsia="zh-CN"/>
        </w:rPr>
        <w:t xml:space="preserve"> has decided the binding procedure at the last meeting (SA2#162), please see </w:t>
      </w:r>
      <w:r w:rsidR="000E4265">
        <w:rPr>
          <w:lang w:eastAsia="ko-KR"/>
        </w:rPr>
        <w:t xml:space="preserve">LS </w:t>
      </w:r>
      <w:bookmarkStart w:id="7" w:name="OLE_LINK3"/>
      <w:bookmarkStart w:id="8" w:name="OLE_LINK5"/>
      <w:r w:rsidR="000E4265">
        <w:rPr>
          <w:lang w:eastAsia="ko-KR"/>
        </w:rPr>
        <w:fldChar w:fldCharType="begin"/>
      </w:r>
      <w:r w:rsidR="000E4265">
        <w:rPr>
          <w:lang w:eastAsia="ko-KR"/>
        </w:rPr>
        <w:instrText xml:space="preserve"> HYPERLINK "ftp://www.3gpp.org/tsg_sa/WG2_Arch/TSGS2_162_Changsha_2024-04/Docs/S2-2405797.zip" </w:instrText>
      </w:r>
      <w:r w:rsidR="000E4265">
        <w:rPr>
          <w:lang w:eastAsia="ko-KR"/>
        </w:rPr>
        <w:fldChar w:fldCharType="separate"/>
      </w:r>
      <w:r w:rsidR="000E4265" w:rsidRPr="000E4265">
        <w:rPr>
          <w:rStyle w:val="a7"/>
          <w:lang w:eastAsia="ko-KR"/>
        </w:rPr>
        <w:t>S2-2405797</w:t>
      </w:r>
      <w:bookmarkEnd w:id="7"/>
      <w:r w:rsidR="000E4265">
        <w:rPr>
          <w:lang w:eastAsia="ko-KR"/>
        </w:rPr>
        <w:fldChar w:fldCharType="end"/>
      </w:r>
      <w:r w:rsidR="000E4265">
        <w:rPr>
          <w:rFonts w:hint="eastAsia"/>
          <w:lang w:eastAsia="zh-CN"/>
        </w:rPr>
        <w:t xml:space="preserve"> </w:t>
      </w:r>
      <w:bookmarkEnd w:id="8"/>
      <w:r w:rsidR="000E4265">
        <w:rPr>
          <w:rFonts w:hint="eastAsia"/>
          <w:lang w:eastAsia="zh-CN"/>
        </w:rPr>
        <w:lastRenderedPageBreak/>
        <w:t>and</w:t>
      </w:r>
      <w:r w:rsidR="000E4265">
        <w:rPr>
          <w:lang w:eastAsia="ko-KR"/>
        </w:rPr>
        <w:t xml:space="preserve"> CR </w:t>
      </w:r>
      <w:hyperlink r:id="rId11" w:history="1">
        <w:r w:rsidR="000E4265" w:rsidRPr="000E4265">
          <w:rPr>
            <w:rStyle w:val="a7"/>
            <w:lang w:eastAsia="ko-KR"/>
          </w:rPr>
          <w:t>S2-2405532</w:t>
        </w:r>
      </w:hyperlink>
      <w:r w:rsidR="000E4265">
        <w:rPr>
          <w:rFonts w:hint="eastAsia"/>
          <w:lang w:eastAsia="zh-CN"/>
        </w:rPr>
        <w:t>(CR#</w:t>
      </w:r>
      <w:r w:rsidR="000E4265">
        <w:rPr>
          <w:rFonts w:hint="eastAsia"/>
          <w:noProof/>
          <w:lang w:eastAsia="zh-CN"/>
        </w:rPr>
        <w:t>0521</w:t>
      </w:r>
      <w:r w:rsidR="000E4265">
        <w:rPr>
          <w:rFonts w:hint="eastAsia"/>
          <w:lang w:eastAsia="zh-CN"/>
        </w:rPr>
        <w:t xml:space="preserve">). This discussion paper gives </w:t>
      </w:r>
      <w:r w:rsidR="000E4265">
        <w:rPr>
          <w:rFonts w:hint="eastAsia"/>
          <w:lang w:val="en-US" w:eastAsia="zh-CN"/>
        </w:rPr>
        <w:t xml:space="preserve">two </w:t>
      </w:r>
      <w:r w:rsidR="000E4265" w:rsidRPr="00DA2ACA">
        <w:rPr>
          <w:lang w:val="en-US" w:eastAsia="ko-KR"/>
        </w:rPr>
        <w:t>alternatives</w:t>
      </w:r>
      <w:r w:rsidR="000E4265">
        <w:rPr>
          <w:rFonts w:hint="eastAsia"/>
          <w:lang w:val="en-US" w:eastAsia="zh-CN"/>
        </w:rPr>
        <w:t xml:space="preserve"> to resolve this issue. </w:t>
      </w:r>
      <w:r w:rsidR="000E4265" w:rsidRPr="00DA2ACA">
        <w:rPr>
          <w:lang w:val="en-US" w:eastAsia="ko-KR"/>
        </w:rPr>
        <w:t>It is proposed that CT1 considers the a</w:t>
      </w:r>
      <w:bookmarkStart w:id="9" w:name="OLE_LINK6"/>
      <w:r w:rsidR="000E4265" w:rsidRPr="00DA2ACA">
        <w:rPr>
          <w:lang w:val="en-US" w:eastAsia="ko-KR"/>
        </w:rPr>
        <w:t>lternative</w:t>
      </w:r>
      <w:bookmarkEnd w:id="9"/>
      <w:r w:rsidR="000E4265" w:rsidRPr="00DA2ACA">
        <w:rPr>
          <w:lang w:val="en-US" w:eastAsia="ko-KR"/>
        </w:rPr>
        <w:t>s and selects one of these</w:t>
      </w:r>
      <w:r w:rsidR="000E4265">
        <w:rPr>
          <w:rFonts w:hint="eastAsia"/>
          <w:lang w:val="en-US" w:eastAsia="zh-CN"/>
        </w:rPr>
        <w:t>.</w:t>
      </w:r>
    </w:p>
    <w:bookmarkEnd w:id="6"/>
    <w:p w14:paraId="06496948" w14:textId="77777777" w:rsidR="000E4265" w:rsidRPr="00DA2ACA" w:rsidRDefault="000E4265" w:rsidP="000E4265">
      <w:pPr>
        <w:pStyle w:val="1"/>
        <w:rPr>
          <w:lang w:val="en-US" w:eastAsia="ko-KR"/>
        </w:rPr>
      </w:pPr>
      <w:r w:rsidRPr="00DA2ACA">
        <w:rPr>
          <w:lang w:val="en-US" w:eastAsia="ko-KR"/>
        </w:rPr>
        <w:t>2. Discussion</w:t>
      </w:r>
    </w:p>
    <w:p w14:paraId="482D4D27" w14:textId="75093374" w:rsidR="008814AE" w:rsidRDefault="008814AE" w:rsidP="008814AE">
      <w:pPr>
        <w:pStyle w:val="3"/>
        <w:rPr>
          <w:lang w:val="en-US" w:eastAsia="zh-CN"/>
        </w:rPr>
      </w:pPr>
      <w:r>
        <w:rPr>
          <w:lang w:val="en-US"/>
        </w:rPr>
        <w:t xml:space="preserve">2.1 </w:t>
      </w:r>
      <w:r w:rsidR="000E4265">
        <w:rPr>
          <w:rFonts w:hint="eastAsia"/>
          <w:lang w:val="en-US"/>
        </w:rPr>
        <w:t>A</w:t>
      </w:r>
      <w:r w:rsidR="000E4265" w:rsidRPr="00DA2ACA">
        <w:rPr>
          <w:lang w:val="en-US"/>
        </w:rPr>
        <w:t>lternative</w:t>
      </w:r>
      <w:r w:rsidR="000E4265">
        <w:rPr>
          <w:rFonts w:hint="eastAsia"/>
          <w:lang w:val="en-US"/>
        </w:rPr>
        <w:t>1:</w:t>
      </w:r>
      <w:r w:rsidR="000E4265" w:rsidRPr="000E4265">
        <w:rPr>
          <w:lang w:val="en-US"/>
        </w:rPr>
        <w:t xml:space="preserve"> </w:t>
      </w:r>
      <w:r w:rsidR="000E4265">
        <w:rPr>
          <w:lang w:val="en-US"/>
        </w:rPr>
        <w:t xml:space="preserve">change the </w:t>
      </w:r>
      <w:r w:rsidR="000E4265">
        <w:rPr>
          <w:rFonts w:hint="eastAsia"/>
          <w:lang w:val="en-US" w:eastAsia="zh-CN"/>
        </w:rPr>
        <w:t xml:space="preserve">message </w:t>
      </w:r>
      <w:r w:rsidR="000E4265">
        <w:rPr>
          <w:lang w:val="en-US"/>
        </w:rPr>
        <w:t>name</w:t>
      </w:r>
    </w:p>
    <w:p w14:paraId="0D25A605" w14:textId="4E8AD525" w:rsidR="000E4265" w:rsidRPr="000E4265" w:rsidRDefault="000E4265" w:rsidP="000E4265">
      <w:pPr>
        <w:pStyle w:val="B1"/>
        <w:ind w:left="0" w:firstLine="0"/>
        <w:rPr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Alternative 1 is proposed to </w:t>
      </w:r>
      <w:r>
        <w:rPr>
          <w:lang w:val="en-US"/>
        </w:rPr>
        <w:t>change the</w:t>
      </w:r>
      <w:r>
        <w:rPr>
          <w:rFonts w:eastAsiaTheme="minorEastAsia" w:hint="eastAsia"/>
          <w:noProof/>
          <w:lang w:eastAsia="zh-CN"/>
        </w:rPr>
        <w:t xml:space="preserve"> </w:t>
      </w:r>
      <w:r>
        <w:rPr>
          <w:lang w:eastAsia="ko-KR"/>
        </w:rPr>
        <w:t xml:space="preserve">USER PLANE CONNECTION ESTABLISHMENT COMPLETE </w:t>
      </w:r>
      <w:r>
        <w:rPr>
          <w:rFonts w:eastAsiaTheme="minorEastAsia" w:hint="eastAsia"/>
          <w:lang w:eastAsia="zh-CN"/>
        </w:rPr>
        <w:t>message</w:t>
      </w:r>
      <w:r w:rsidRPr="000E4265">
        <w:rPr>
          <w:lang w:val="en-US"/>
        </w:rPr>
        <w:t xml:space="preserve"> to </w:t>
      </w:r>
      <w:r>
        <w:rPr>
          <w:rFonts w:hint="eastAsia"/>
          <w:lang w:val="en-US" w:eastAsia="zh-CN"/>
        </w:rPr>
        <w:t xml:space="preserve">the </w:t>
      </w:r>
      <w:r w:rsidRPr="000E4265">
        <w:rPr>
          <w:rFonts w:hint="eastAsia"/>
          <w:lang w:val="en-US"/>
        </w:rPr>
        <w:t>USER PLANE CONNECTION ESTABLISHMENT ACK</w:t>
      </w:r>
      <w:r>
        <w:rPr>
          <w:rFonts w:hint="eastAsia"/>
          <w:lang w:val="en-US" w:eastAsia="zh-CN"/>
        </w:rPr>
        <w:t xml:space="preserve"> message</w:t>
      </w:r>
      <w:r w:rsidRPr="000E4265">
        <w:rPr>
          <w:rFonts w:hint="eastAsia"/>
          <w:lang w:val="en-US"/>
        </w:rPr>
        <w:t xml:space="preserve">, consider the binding request message is for the complete message which is to confirm the </w:t>
      </w:r>
      <w:r w:rsidRPr="000E4265">
        <w:rPr>
          <w:lang w:val="en-US"/>
        </w:rPr>
        <w:t>available</w:t>
      </w:r>
      <w:r w:rsidRPr="000E4265">
        <w:rPr>
          <w:rFonts w:hint="eastAsia"/>
          <w:lang w:val="en-US"/>
        </w:rPr>
        <w:t xml:space="preserve"> of the</w:t>
      </w:r>
      <w:r w:rsidRPr="000E4265">
        <w:rPr>
          <w:lang w:val="en-US"/>
        </w:rPr>
        <w:t xml:space="preserve"> LCS secured user plane connection</w:t>
      </w:r>
      <w:r>
        <w:rPr>
          <w:rFonts w:hint="eastAsia"/>
          <w:lang w:val="en-US" w:eastAsia="zh-CN"/>
        </w:rPr>
        <w:t xml:space="preserve"> to the LMF, and consider the LCS-UP connection </w:t>
      </w:r>
      <w:r>
        <w:rPr>
          <w:lang w:val="en-US" w:eastAsia="zh-CN"/>
        </w:rPr>
        <w:t>binding</w:t>
      </w:r>
      <w:r>
        <w:rPr>
          <w:rFonts w:hint="eastAsia"/>
          <w:lang w:val="en-US" w:eastAsia="zh-CN"/>
        </w:rPr>
        <w:t xml:space="preserve"> accept/failure message </w:t>
      </w:r>
      <w:r w:rsidRPr="000E4265">
        <w:rPr>
          <w:lang w:val="en-US" w:eastAsia="zh-CN"/>
        </w:rPr>
        <w:t>as the final status of</w:t>
      </w:r>
      <w:r>
        <w:rPr>
          <w:rFonts w:hint="eastAsia"/>
          <w:lang w:val="en-US" w:eastAsia="zh-CN"/>
        </w:rPr>
        <w:t xml:space="preserve"> the whole user plane establishment procedure.</w:t>
      </w:r>
    </w:p>
    <w:p w14:paraId="36A282F0" w14:textId="74EE9544" w:rsidR="000E4265" w:rsidRDefault="009340C5" w:rsidP="000E4265">
      <w:pPr>
        <w:pStyle w:val="TH"/>
        <w:rPr>
          <w:lang w:val="en-US" w:eastAsia="zh-CN"/>
        </w:rPr>
      </w:pPr>
      <w:r>
        <w:object w:dxaOrig="7114" w:dyaOrig="5627" w14:anchorId="6AEA18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pt;height:211.5pt" o:ole="">
            <v:imagedata r:id="rId12" o:title=""/>
          </v:shape>
          <o:OLEObject Type="Embed" ProgID="Visio.Drawing.11" ShapeID="_x0000_i1025" DrawAspect="Content" ObjectID="_1777733335" r:id="rId13"/>
        </w:object>
      </w:r>
    </w:p>
    <w:p w14:paraId="00EEDB1E" w14:textId="753B27FC" w:rsidR="000E4265" w:rsidRDefault="000E4265" w:rsidP="000E4265">
      <w:pPr>
        <w:pStyle w:val="TF"/>
        <w:rPr>
          <w:lang w:val="en-US" w:eastAsia="zh-CN"/>
        </w:rPr>
      </w:pPr>
      <w:r>
        <w:rPr>
          <w:lang w:val="en-US"/>
        </w:rPr>
        <w:t>Fig.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User plane connection establishment procedure-alternative 1</w:t>
      </w:r>
    </w:p>
    <w:p w14:paraId="638AB95E" w14:textId="4A30C25F" w:rsidR="000E4265" w:rsidRDefault="000E4265" w:rsidP="000E4265">
      <w:pPr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val="en-US"/>
        </w:rPr>
        <w:tab/>
      </w:r>
      <w:r>
        <w:rPr>
          <w:rFonts w:hint="eastAsia"/>
          <w:lang w:eastAsia="zh-CN"/>
        </w:rPr>
        <w:t>If the</w:t>
      </w:r>
      <w:r w:rsidRPr="000E4265">
        <w:t xml:space="preserve"> </w:t>
      </w:r>
      <w:r>
        <w:t>establishment of a</w:t>
      </w:r>
      <w:r>
        <w:rPr>
          <w:rFonts w:hint="eastAsia"/>
          <w:lang w:eastAsia="zh-CN"/>
        </w:rPr>
        <w:t>n LCS</w:t>
      </w:r>
      <w:r>
        <w:t xml:space="preserve"> secured </w:t>
      </w:r>
      <w:r w:rsidRPr="005956FD">
        <w:t>user plane connection</w:t>
      </w:r>
      <w:r>
        <w:rPr>
          <w:rFonts w:hint="eastAsia"/>
          <w:lang w:eastAsia="zh-CN"/>
        </w:rPr>
        <w:t xml:space="preserve"> is requested by the UE, </w:t>
      </w:r>
      <w:r w:rsidRPr="008E3EB1">
        <w:t>USER PLANE CONNECTION ESTABLISHMENT REQUEST</w:t>
      </w:r>
      <w:r>
        <w:t xml:space="preserve"> </w:t>
      </w:r>
      <w:r w:rsidRPr="006A6394">
        <w:t xml:space="preserve">message </w:t>
      </w:r>
      <w:r>
        <w:rPr>
          <w:rFonts w:hint="eastAsia"/>
          <w:lang w:eastAsia="zh-CN"/>
        </w:rPr>
        <w:t xml:space="preserve">shall be sent </w:t>
      </w:r>
      <w:r w:rsidRPr="006A6394">
        <w:t xml:space="preserve">to the </w:t>
      </w:r>
      <w:r>
        <w:rPr>
          <w:rFonts w:hint="eastAsia"/>
          <w:lang w:eastAsia="zh-CN"/>
        </w:rPr>
        <w:t>L</w:t>
      </w:r>
      <w:r>
        <w:t>MF</w:t>
      </w:r>
      <w:r>
        <w:rPr>
          <w:rFonts w:hint="eastAsia"/>
          <w:lang w:eastAsia="zh-CN"/>
        </w:rPr>
        <w:t>.</w:t>
      </w:r>
    </w:p>
    <w:p w14:paraId="3F0A8FF1" w14:textId="1D141EB1" w:rsidR="000E4265" w:rsidRDefault="000E4265" w:rsidP="000E4265">
      <w:pPr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LMF initiates </w:t>
      </w:r>
      <w:r w:rsidRPr="007F2770">
        <w:t xml:space="preserve">the </w:t>
      </w:r>
      <w:r>
        <w:rPr>
          <w:rFonts w:hint="eastAsia"/>
          <w:lang w:eastAsia="zh-CN"/>
        </w:rPr>
        <w:t>user plane connection establishment</w:t>
      </w:r>
      <w:r>
        <w:t xml:space="preserve"> procedure</w:t>
      </w:r>
      <w:r w:rsidRPr="007F277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or </w:t>
      </w:r>
      <w:r w:rsidRPr="007F2770">
        <w:rPr>
          <w:lang w:val="en-US"/>
        </w:rPr>
        <w:t xml:space="preserve">accepts the request </w:t>
      </w:r>
      <w:r>
        <w:rPr>
          <w:rFonts w:hint="eastAsia"/>
          <w:lang w:val="en-US" w:eastAsia="zh-CN"/>
        </w:rPr>
        <w:t>from UE by</w:t>
      </w:r>
      <w:r w:rsidRPr="000E4265">
        <w:t xml:space="preserve"> </w:t>
      </w:r>
      <w:r w:rsidRPr="007F2770">
        <w:t xml:space="preserve">sending the </w:t>
      </w:r>
      <w:r w:rsidRPr="00EF0100">
        <w:t>USER PLANE CONNECTION ESTABLISHMENT COMMAND</w:t>
      </w:r>
      <w:r>
        <w:t xml:space="preserve"> message </w:t>
      </w:r>
      <w:r w:rsidRPr="007F2770">
        <w:t xml:space="preserve">to the </w:t>
      </w:r>
      <w:r>
        <w:rPr>
          <w:rFonts w:hint="eastAsia"/>
          <w:lang w:eastAsia="zh-CN"/>
        </w:rPr>
        <w:t>UE.</w:t>
      </w:r>
    </w:p>
    <w:p w14:paraId="27EA288C" w14:textId="5482E52E" w:rsidR="000E4265" w:rsidRDefault="000E4265" w:rsidP="000E4265">
      <w:pPr>
        <w:rPr>
          <w:lang w:val="en-US" w:eastAsia="zh-CN"/>
        </w:rPr>
      </w:pPr>
      <w:r>
        <w:rPr>
          <w:rFonts w:hint="eastAsia"/>
          <w:lang w:eastAsia="zh-CN"/>
        </w:rPr>
        <w:t>3.</w:t>
      </w:r>
      <w:r>
        <w:rPr>
          <w:lang w:val="en-US"/>
        </w:rPr>
        <w:tab/>
      </w:r>
      <w:r w:rsidRPr="000E4265">
        <w:rPr>
          <w:lang w:val="en-US"/>
        </w:rPr>
        <w:t>If the USER PLANE CONNECTION ESTABLISHMENT COMMAND message can be accepted and the required PDU connectivity service between UE and LMF is available, the</w:t>
      </w:r>
      <w:r>
        <w:rPr>
          <w:lang w:val="en-US"/>
        </w:rPr>
        <w:t xml:space="preserve"> UE shall</w:t>
      </w:r>
      <w:r>
        <w:rPr>
          <w:rFonts w:hint="eastAsia"/>
          <w:lang w:val="en-US" w:eastAsia="zh-CN"/>
        </w:rPr>
        <w:t xml:space="preserve"> </w:t>
      </w:r>
      <w:r w:rsidRPr="000E4265">
        <w:rPr>
          <w:lang w:val="en-US"/>
        </w:rPr>
        <w:t xml:space="preserve">send a USER PLANE CONNECTION ESTABLISHMENT </w:t>
      </w:r>
      <w:r w:rsidR="00A51BA5">
        <w:rPr>
          <w:rFonts w:hint="eastAsia"/>
          <w:lang w:val="en-US" w:eastAsia="zh-CN"/>
        </w:rPr>
        <w:t>ACK</w:t>
      </w:r>
      <w:r w:rsidRPr="000E4265">
        <w:rPr>
          <w:lang w:val="en-US"/>
        </w:rPr>
        <w:t xml:space="preserve"> message to the LMF</w:t>
      </w:r>
      <w:r>
        <w:rPr>
          <w:rFonts w:hint="eastAsia"/>
          <w:lang w:val="en-US" w:eastAsia="zh-CN"/>
        </w:rPr>
        <w:t>.</w:t>
      </w:r>
    </w:p>
    <w:p w14:paraId="4CF4A6FD" w14:textId="421F7DA4" w:rsidR="000E4265" w:rsidRDefault="000E4265" w:rsidP="000E4265">
      <w:pPr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/>
        </w:rPr>
        <w:tab/>
        <w:t>UE</w:t>
      </w:r>
      <w:r>
        <w:rPr>
          <w:rFonts w:hint="eastAsia"/>
          <w:lang w:val="en-US" w:eastAsia="zh-CN"/>
        </w:rPr>
        <w:t xml:space="preserve"> shall </w:t>
      </w:r>
      <w:r>
        <w:rPr>
          <w:lang w:eastAsia="zh-CN"/>
        </w:rPr>
        <w:t>establish a TLS connection between the UE and the LMF, as described in clause 4.3</w:t>
      </w:r>
      <w:r>
        <w:rPr>
          <w:rFonts w:hint="eastAsia"/>
          <w:lang w:eastAsia="zh-CN"/>
        </w:rPr>
        <w:t xml:space="preserve"> of TS</w:t>
      </w:r>
      <w:r>
        <w:rPr>
          <w:lang w:eastAsia="zh-CN"/>
        </w:rPr>
        <w:t> </w:t>
      </w:r>
      <w:r>
        <w:rPr>
          <w:rFonts w:hint="eastAsia"/>
          <w:lang w:eastAsia="zh-CN"/>
        </w:rPr>
        <w:t>24.572.</w:t>
      </w:r>
    </w:p>
    <w:p w14:paraId="4D23E002" w14:textId="02140858" w:rsidR="000E4265" w:rsidRDefault="000E4265" w:rsidP="000E4265">
      <w:pPr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lang w:val="en-US"/>
        </w:rPr>
        <w:tab/>
      </w:r>
      <w:r w:rsidRPr="000E4265">
        <w:rPr>
          <w:lang w:val="en-US"/>
        </w:rPr>
        <w:t xml:space="preserve">After the secured user plane connection been established successfully, the UE sends the </w:t>
      </w:r>
      <w:r>
        <w:rPr>
          <w:rFonts w:hint="eastAsia"/>
          <w:lang w:val="en-US" w:eastAsia="zh-CN"/>
        </w:rPr>
        <w:t xml:space="preserve">LCS-UP connection binding request message </w:t>
      </w:r>
      <w:r>
        <w:rPr>
          <w:lang w:val="en-US"/>
        </w:rPr>
        <w:t>including</w:t>
      </w:r>
      <w:r>
        <w:rPr>
          <w:rFonts w:hint="eastAsia"/>
          <w:lang w:val="en-US" w:eastAsia="zh-CN"/>
        </w:rPr>
        <w:t xml:space="preserve"> </w:t>
      </w:r>
      <w:r w:rsidRPr="000E4265">
        <w:rPr>
          <w:lang w:val="en-US"/>
        </w:rPr>
        <w:t xml:space="preserve">LCS UP </w:t>
      </w:r>
      <w:r>
        <w:rPr>
          <w:lang w:val="en-US"/>
        </w:rPr>
        <w:t xml:space="preserve">connection ID received in step </w:t>
      </w:r>
      <w:r>
        <w:rPr>
          <w:rFonts w:hint="eastAsia"/>
          <w:lang w:val="en-US" w:eastAsia="zh-CN"/>
        </w:rPr>
        <w:t>2</w:t>
      </w:r>
      <w:r w:rsidRPr="000E4265">
        <w:rPr>
          <w:lang w:val="en-US"/>
        </w:rPr>
        <w:t xml:space="preserve"> to LMF via the secured user plane connection to enable LMF to perform the correlation of the UE with the secured user plane connection.</w:t>
      </w:r>
    </w:p>
    <w:p w14:paraId="5590C63C" w14:textId="46DBDB37" w:rsidR="000E4265" w:rsidRDefault="000E4265" w:rsidP="000E4265">
      <w:pPr>
        <w:rPr>
          <w:lang w:val="en-US" w:eastAsia="zh-CN"/>
        </w:rPr>
      </w:pPr>
      <w:bookmarkStart w:id="10" w:name="OLE_LINK17"/>
      <w:r>
        <w:rPr>
          <w:rFonts w:hint="eastAsia"/>
          <w:lang w:val="en-US" w:eastAsia="zh-CN"/>
        </w:rPr>
        <w:t>6.</w:t>
      </w:r>
      <w:r>
        <w:rPr>
          <w:lang w:val="en-US"/>
        </w:rPr>
        <w:tab/>
      </w:r>
      <w:bookmarkEnd w:id="10"/>
      <w:r w:rsidRPr="000E4265">
        <w:rPr>
          <w:lang w:val="en-US"/>
        </w:rPr>
        <w:t>Upon reception of an LCS-UP CONNECTION BINDING REQUEST message from the UE, the LMF shall</w:t>
      </w:r>
      <w:r w:rsidRPr="000E4265">
        <w:t xml:space="preserve"> </w:t>
      </w:r>
      <w:r w:rsidRPr="000E4265">
        <w:rPr>
          <w:lang w:val="en-US"/>
        </w:rPr>
        <w:t xml:space="preserve">send </w:t>
      </w:r>
      <w:bookmarkStart w:id="11" w:name="OLE_LINK18"/>
      <w:r w:rsidRPr="000E4265">
        <w:rPr>
          <w:lang w:val="en-US"/>
        </w:rPr>
        <w:t>the LCS-UP CONNECTION BINDING ACCEPT message</w:t>
      </w:r>
      <w:bookmarkEnd w:id="11"/>
      <w:r w:rsidRPr="000E4265">
        <w:rPr>
          <w:lang w:val="en-US"/>
        </w:rPr>
        <w:t xml:space="preserve"> to the UE over the LCS secured user plane connection</w:t>
      </w:r>
      <w:r>
        <w:rPr>
          <w:rFonts w:hint="eastAsia"/>
          <w:lang w:val="en-US" w:eastAsia="zh-CN"/>
        </w:rPr>
        <w:t>.</w:t>
      </w:r>
      <w:r w:rsidR="00F34021">
        <w:rPr>
          <w:rFonts w:hint="eastAsia"/>
          <w:lang w:val="en-US" w:eastAsia="zh-CN"/>
        </w:rPr>
        <w:t xml:space="preserve"> If the LMF </w:t>
      </w:r>
      <w:r w:rsidR="00F34021" w:rsidRPr="00F34021">
        <w:rPr>
          <w:lang w:val="en-US" w:eastAsia="zh-CN"/>
        </w:rPr>
        <w:t>does not accept the LCS-UP connection binding procedure</w:t>
      </w:r>
      <w:r w:rsidR="00F34021">
        <w:rPr>
          <w:rFonts w:hint="eastAsia"/>
          <w:lang w:val="en-US" w:eastAsia="zh-CN"/>
        </w:rPr>
        <w:t xml:space="preserve">, </w:t>
      </w:r>
      <w:r w:rsidR="00F34021">
        <w:rPr>
          <w:lang w:val="en-US" w:eastAsia="zh-CN"/>
        </w:rPr>
        <w:t>the</w:t>
      </w:r>
      <w:r w:rsidR="00F34021">
        <w:rPr>
          <w:rFonts w:hint="eastAsia"/>
          <w:lang w:val="en-US" w:eastAsia="zh-CN"/>
        </w:rPr>
        <w:t xml:space="preserve"> LMF shall send </w:t>
      </w:r>
      <w:r w:rsidR="00F34021">
        <w:rPr>
          <w:lang w:val="en-US" w:eastAsia="zh-CN"/>
        </w:rPr>
        <w:t>the</w:t>
      </w:r>
      <w:r w:rsidR="00F34021">
        <w:rPr>
          <w:rFonts w:hint="eastAsia"/>
          <w:lang w:val="en-US" w:eastAsia="zh-CN"/>
        </w:rPr>
        <w:t xml:space="preserve"> </w:t>
      </w:r>
      <w:r w:rsidR="00F34021" w:rsidRPr="000E4265">
        <w:rPr>
          <w:lang w:val="en-US"/>
        </w:rPr>
        <w:t xml:space="preserve">LCS-UP CONNECTION BINDING </w:t>
      </w:r>
      <w:r w:rsidR="00F34021">
        <w:rPr>
          <w:rFonts w:hint="eastAsia"/>
          <w:lang w:val="en-US" w:eastAsia="zh-CN"/>
        </w:rPr>
        <w:t>FAILURE</w:t>
      </w:r>
      <w:r w:rsidR="00F34021" w:rsidRPr="000E4265">
        <w:rPr>
          <w:lang w:val="en-US"/>
        </w:rPr>
        <w:t xml:space="preserve"> message</w:t>
      </w:r>
      <w:r w:rsidR="00F34021">
        <w:rPr>
          <w:rFonts w:hint="eastAsia"/>
          <w:lang w:val="en-US" w:eastAsia="zh-CN"/>
        </w:rPr>
        <w:t xml:space="preserve">. </w:t>
      </w:r>
      <w:r w:rsidR="00F34021">
        <w:rPr>
          <w:lang w:val="en-US" w:eastAsia="zh-CN"/>
        </w:rPr>
        <w:t>T</w:t>
      </w:r>
      <w:r w:rsidR="00F34021">
        <w:rPr>
          <w:rFonts w:hint="eastAsia"/>
          <w:lang w:val="en-US" w:eastAsia="zh-CN"/>
        </w:rPr>
        <w:t xml:space="preserve">he user plane </w:t>
      </w:r>
      <w:r w:rsidR="001063AA">
        <w:rPr>
          <w:lang w:val="en-US" w:eastAsia="zh-CN"/>
        </w:rPr>
        <w:t>connection</w:t>
      </w:r>
      <w:r w:rsidR="001063AA">
        <w:rPr>
          <w:rFonts w:hint="eastAsia"/>
          <w:lang w:val="en-US" w:eastAsia="zh-CN"/>
        </w:rPr>
        <w:t xml:space="preserve"> </w:t>
      </w:r>
      <w:r w:rsidR="00F34021">
        <w:rPr>
          <w:rFonts w:hint="eastAsia"/>
          <w:lang w:val="en-US" w:eastAsia="zh-CN"/>
        </w:rPr>
        <w:t>release procedure will be initiated by the UE or LMF.</w:t>
      </w:r>
    </w:p>
    <w:p w14:paraId="16151787" w14:textId="71F3BC8A" w:rsidR="000E4265" w:rsidRDefault="000E4265" w:rsidP="000E4265">
      <w:pPr>
        <w:rPr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The first DL LCS-UP TRANSPORT </w:t>
      </w:r>
      <w:r>
        <w:rPr>
          <w:lang w:val="en-US" w:eastAsia="zh-CN"/>
        </w:rPr>
        <w:t>message</w:t>
      </w:r>
      <w:r>
        <w:rPr>
          <w:rFonts w:hint="eastAsia"/>
          <w:lang w:val="en-US" w:eastAsia="zh-CN"/>
        </w:rPr>
        <w:t xml:space="preserve"> may be sent </w:t>
      </w:r>
      <w:r w:rsidRPr="000E4265">
        <w:rPr>
          <w:lang w:val="en-US" w:eastAsia="zh-CN"/>
        </w:rPr>
        <w:t>instead of</w:t>
      </w:r>
      <w:r w:rsidRPr="000E4265">
        <w:rPr>
          <w:lang w:val="en-US"/>
        </w:rPr>
        <w:t xml:space="preserve"> the LCS-UP CONNECTION BINDING ACCEPT message</w:t>
      </w:r>
      <w:r>
        <w:rPr>
          <w:rFonts w:hint="eastAsia"/>
          <w:lang w:val="en-US" w:eastAsia="zh-CN"/>
        </w:rPr>
        <w:t xml:space="preserve"> to save one message.</w:t>
      </w:r>
    </w:p>
    <w:p w14:paraId="63B4168F" w14:textId="5CFE4AE5" w:rsidR="000E4265" w:rsidRDefault="000E4265" w:rsidP="000E4265">
      <w:pPr>
        <w:rPr>
          <w:lang w:val="en-US" w:eastAsia="zh-CN"/>
        </w:rPr>
      </w:pPr>
      <w:r w:rsidRPr="000E4265">
        <w:rPr>
          <w:lang w:val="en-US" w:eastAsia="zh-CN"/>
        </w:rPr>
        <w:t xml:space="preserve">This </w:t>
      </w:r>
      <w:proofErr w:type="gramStart"/>
      <w:r w:rsidRPr="000E4265">
        <w:rPr>
          <w:lang w:val="en-US" w:eastAsia="zh-CN"/>
        </w:rPr>
        <w:t>optimization</w:t>
      </w:r>
      <w:r>
        <w:rPr>
          <w:rFonts w:hint="eastAsia"/>
          <w:lang w:val="en-US" w:eastAsia="zh-CN"/>
        </w:rPr>
        <w:t>(</w:t>
      </w:r>
      <w:proofErr w:type="gramEnd"/>
      <w:r>
        <w:rPr>
          <w:rFonts w:hint="eastAsia"/>
          <w:lang w:val="en-US" w:eastAsia="zh-CN"/>
        </w:rPr>
        <w:t>Step 7)</w:t>
      </w:r>
      <w:r w:rsidRPr="000E426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is proposed by </w:t>
      </w:r>
      <w:r w:rsidRPr="000E4265">
        <w:rPr>
          <w:lang w:val="en-US" w:eastAsia="zh-CN"/>
        </w:rPr>
        <w:t>Ericsson</w:t>
      </w:r>
      <w:r>
        <w:rPr>
          <w:rFonts w:hint="eastAsia"/>
          <w:lang w:val="en-US" w:eastAsia="zh-CN"/>
        </w:rPr>
        <w:t>, which</w:t>
      </w:r>
      <w:r w:rsidRPr="000E4265">
        <w:rPr>
          <w:lang w:val="en-US" w:eastAsia="zh-CN"/>
        </w:rPr>
        <w:t xml:space="preserve"> still needs further discussion,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will impact </w:t>
      </w:r>
      <w:r w:rsidRPr="000E4265">
        <w:rPr>
          <w:lang w:val="en-US" w:eastAsia="zh-CN"/>
        </w:rPr>
        <w:t>the choice of alternative</w:t>
      </w:r>
      <w:r>
        <w:rPr>
          <w:rFonts w:hint="eastAsia"/>
          <w:lang w:val="en-US" w:eastAsia="zh-CN"/>
        </w:rPr>
        <w:t>.</w:t>
      </w:r>
    </w:p>
    <w:p w14:paraId="6F2B5CD5" w14:textId="15461AEB" w:rsidR="000E4265" w:rsidRDefault="000E4265" w:rsidP="000E4265">
      <w:pPr>
        <w:pStyle w:val="3"/>
        <w:rPr>
          <w:lang w:val="en-US" w:eastAsia="zh-CN"/>
        </w:rPr>
      </w:pPr>
      <w:r>
        <w:rPr>
          <w:lang w:val="en-US"/>
        </w:rPr>
        <w:t>2.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bookmarkStart w:id="12" w:name="OLE_LINK19"/>
      <w:r>
        <w:rPr>
          <w:rFonts w:hint="eastAsia"/>
          <w:lang w:val="en-US"/>
        </w:rPr>
        <w:t>A</w:t>
      </w:r>
      <w:r w:rsidRPr="00DA2ACA">
        <w:rPr>
          <w:lang w:val="en-US"/>
        </w:rPr>
        <w:t>lternative</w:t>
      </w:r>
      <w:r>
        <w:rPr>
          <w:rFonts w:hint="eastAsia"/>
          <w:lang w:val="en-US" w:eastAsia="zh-CN"/>
        </w:rPr>
        <w:t xml:space="preserve"> 2</w:t>
      </w:r>
      <w:r>
        <w:rPr>
          <w:rFonts w:hint="eastAsia"/>
          <w:lang w:val="en-US"/>
        </w:rPr>
        <w:t>:</w:t>
      </w:r>
      <w:r w:rsidRPr="000E4265">
        <w:rPr>
          <w:lang w:val="en-US"/>
        </w:rPr>
        <w:t xml:space="preserve"> change the sequence of service flow</w:t>
      </w:r>
      <w:bookmarkEnd w:id="12"/>
    </w:p>
    <w:p w14:paraId="4259947D" w14:textId="3B43E116" w:rsidR="00F34021" w:rsidRPr="00F34021" w:rsidRDefault="00F34021" w:rsidP="000E4265">
      <w:pPr>
        <w:rPr>
          <w:lang w:eastAsia="zh-CN"/>
        </w:rPr>
      </w:pPr>
      <w:r>
        <w:rPr>
          <w:rFonts w:hint="eastAsia"/>
          <w:lang w:val="en-US" w:eastAsia="zh-CN"/>
        </w:rPr>
        <w:t xml:space="preserve">Alternative 2 is proposed </w:t>
      </w:r>
      <w:r>
        <w:rPr>
          <w:lang w:val="en-US" w:eastAsia="zh-CN"/>
        </w:rPr>
        <w:t xml:space="preserve">that </w:t>
      </w:r>
      <w:r w:rsidRPr="00F34021">
        <w:rPr>
          <w:lang w:val="en-US" w:eastAsia="zh-CN"/>
        </w:rPr>
        <w:t>the response to USER PLANE CONNECTION ESTABLISHMENT COMMAND message is sent after the TLS connection between the UE and the LMF is established</w:t>
      </w:r>
      <w:r w:rsidR="00FD5C6B">
        <w:rPr>
          <w:rFonts w:hint="eastAsia"/>
          <w:lang w:val="en-US" w:eastAsia="zh-CN"/>
        </w:rPr>
        <w:t xml:space="preserve"> </w:t>
      </w:r>
      <w:r w:rsidR="00FD5C6B">
        <w:rPr>
          <w:lang w:val="en-US" w:eastAsia="zh-CN"/>
        </w:rPr>
        <w:t>and</w:t>
      </w:r>
      <w:r w:rsidR="00FD5C6B">
        <w:rPr>
          <w:rFonts w:hint="eastAsia"/>
          <w:lang w:val="en-US" w:eastAsia="zh-CN"/>
        </w:rPr>
        <w:t xml:space="preserve"> the binding procedure is completed</w:t>
      </w:r>
      <w:r w:rsidRPr="00F34021">
        <w:rPr>
          <w:lang w:val="en-US" w:eastAsia="zh-CN"/>
        </w:rPr>
        <w:t>. Hence, the response to the USER PLANE CONNECTION ESTABLISHMENT COMMAND message was named as USER PLANE CONNECTION ESTABLISHMENT COMPLETE.</w:t>
      </w:r>
    </w:p>
    <w:p w14:paraId="18FB4F70" w14:textId="19E0F90F" w:rsidR="000E4265" w:rsidRDefault="009340C5" w:rsidP="000E4265">
      <w:pPr>
        <w:pStyle w:val="TH"/>
        <w:rPr>
          <w:lang w:eastAsia="zh-CN"/>
        </w:rPr>
      </w:pPr>
      <w:r>
        <w:object w:dxaOrig="7114" w:dyaOrig="5627" w14:anchorId="605682D8">
          <v:shape id="_x0000_i1026" type="#_x0000_t75" style="width:283.5pt;height:224pt" o:ole="">
            <v:imagedata r:id="rId14" o:title=""/>
          </v:shape>
          <o:OLEObject Type="Embed" ProgID="Visio.Drawing.11" ShapeID="_x0000_i1026" DrawAspect="Content" ObjectID="_1777733336" r:id="rId15"/>
        </w:object>
      </w:r>
    </w:p>
    <w:p w14:paraId="452C9A89" w14:textId="2F19EF9B" w:rsidR="000E4265" w:rsidRDefault="000E4265" w:rsidP="000E4265">
      <w:pPr>
        <w:pStyle w:val="TF"/>
        <w:rPr>
          <w:lang w:val="en-US" w:eastAsia="zh-CN"/>
        </w:rPr>
      </w:pPr>
      <w:r>
        <w:rPr>
          <w:lang w:val="en-US"/>
        </w:rPr>
        <w:t>Fig.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User plane connection establishment procedure-alternative 2</w:t>
      </w:r>
    </w:p>
    <w:p w14:paraId="5F8AF0B7" w14:textId="7C9DA9A5" w:rsidR="00F34021" w:rsidRDefault="00F34021" w:rsidP="00F34021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1-2.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ame</w:t>
      </w:r>
      <w:proofErr w:type="spellEnd"/>
      <w:r>
        <w:rPr>
          <w:rFonts w:hint="eastAsia"/>
          <w:lang w:eastAsia="zh-CN"/>
        </w:rPr>
        <w:t xml:space="preserve"> as the bullet 1 and 2 of 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2.1</w:t>
      </w:r>
      <w:r>
        <w:rPr>
          <w:rFonts w:hint="eastAsia"/>
          <w:lang w:eastAsia="zh-CN"/>
        </w:rPr>
        <w:t>.</w:t>
      </w:r>
      <w:proofErr w:type="gramEnd"/>
    </w:p>
    <w:p w14:paraId="18FD64E2" w14:textId="2E43043F" w:rsidR="00F34021" w:rsidRDefault="00F34021" w:rsidP="00F34021">
      <w:pPr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/>
        </w:rPr>
        <w:tab/>
      </w:r>
      <w:r w:rsidRPr="00F34021">
        <w:rPr>
          <w:lang w:val="en-US"/>
        </w:rPr>
        <w:t xml:space="preserve">Upon reception of the </w:t>
      </w:r>
      <w:r w:rsidRPr="00EF0100">
        <w:t>USER PLANE CONNECTION ESTABLISHMENT COMMAND</w:t>
      </w:r>
      <w:r w:rsidRPr="00F34021">
        <w:rPr>
          <w:lang w:val="en-US"/>
        </w:rPr>
        <w:t xml:space="preserve"> message</w:t>
      </w:r>
      <w:r>
        <w:rPr>
          <w:rFonts w:hint="eastAsia"/>
          <w:lang w:val="en-US" w:eastAsia="zh-CN"/>
        </w:rPr>
        <w:t>,</w:t>
      </w:r>
      <w:r w:rsidRPr="00F34021">
        <w:rPr>
          <w:lang w:val="en-US"/>
        </w:rPr>
        <w:t xml:space="preserve"> </w:t>
      </w:r>
      <w:r>
        <w:rPr>
          <w:lang w:val="en-US"/>
        </w:rPr>
        <w:t>UE</w:t>
      </w:r>
      <w:r>
        <w:rPr>
          <w:rFonts w:hint="eastAsia"/>
          <w:lang w:val="en-US" w:eastAsia="zh-CN"/>
        </w:rPr>
        <w:t xml:space="preserve"> shall </w:t>
      </w:r>
      <w:r>
        <w:rPr>
          <w:lang w:eastAsia="zh-CN"/>
        </w:rPr>
        <w:t>establish a TLS connection between the UE and the LMF, as described in clause 4.3</w:t>
      </w:r>
      <w:r>
        <w:rPr>
          <w:rFonts w:hint="eastAsia"/>
          <w:lang w:eastAsia="zh-CN"/>
        </w:rPr>
        <w:t xml:space="preserve"> of TS</w:t>
      </w:r>
      <w:r>
        <w:rPr>
          <w:lang w:eastAsia="zh-CN"/>
        </w:rPr>
        <w:t> </w:t>
      </w:r>
      <w:r>
        <w:rPr>
          <w:rFonts w:hint="eastAsia"/>
          <w:lang w:eastAsia="zh-CN"/>
        </w:rPr>
        <w:t>24.572.</w:t>
      </w:r>
      <w:r w:rsidR="00BF0CC7">
        <w:rPr>
          <w:rFonts w:hint="eastAsia"/>
          <w:lang w:eastAsia="zh-CN"/>
        </w:rPr>
        <w:t xml:space="preserve"> If the</w:t>
      </w:r>
      <w:r w:rsidR="00BF0CC7" w:rsidRPr="00BF0CC7">
        <w:t xml:space="preserve"> </w:t>
      </w:r>
      <w:r w:rsidR="00BF0CC7" w:rsidRPr="00BF0CC7">
        <w:rPr>
          <w:lang w:eastAsia="zh-CN"/>
        </w:rPr>
        <w:t xml:space="preserve">PDU </w:t>
      </w:r>
      <w:r w:rsidR="00BF0CC7">
        <w:rPr>
          <w:rFonts w:hint="eastAsia"/>
          <w:lang w:val="en-US" w:eastAsia="zh-CN"/>
        </w:rPr>
        <w:t xml:space="preserve">session </w:t>
      </w:r>
      <w:r w:rsidR="00BF0CC7">
        <w:rPr>
          <w:lang w:val="en-US" w:eastAsia="zh-CN"/>
        </w:rPr>
        <w:t>connectivity</w:t>
      </w:r>
      <w:r w:rsidR="00BF0CC7" w:rsidRPr="00BF0CC7">
        <w:rPr>
          <w:lang w:eastAsia="zh-CN"/>
        </w:rPr>
        <w:t xml:space="preserve"> fails to be established</w:t>
      </w:r>
      <w:r w:rsidR="00BF0CC7">
        <w:rPr>
          <w:rFonts w:hint="eastAsia"/>
          <w:lang w:eastAsia="zh-CN"/>
        </w:rPr>
        <w:t xml:space="preserve">, the UE </w:t>
      </w:r>
      <w:r w:rsidR="00BF0CC7" w:rsidRPr="009340C5">
        <w:rPr>
          <w:lang w:val="en-US" w:eastAsia="zh-CN"/>
        </w:rPr>
        <w:t xml:space="preserve">sends a </w:t>
      </w:r>
      <w:r w:rsidR="00BF0CC7" w:rsidRPr="00EF0100">
        <w:t>USER PLANE CONNECTION ESTABLISHMENT</w:t>
      </w:r>
      <w:r w:rsidR="00BF0CC7">
        <w:rPr>
          <w:rFonts w:hint="eastAsia"/>
          <w:lang w:eastAsia="zh-CN"/>
        </w:rPr>
        <w:t xml:space="preserve"> </w:t>
      </w:r>
      <w:r w:rsidR="00BF0CC7">
        <w:rPr>
          <w:rFonts w:hint="eastAsia"/>
          <w:lang w:val="en-US" w:eastAsia="zh-CN"/>
        </w:rPr>
        <w:t>FAILURE</w:t>
      </w:r>
      <w:r w:rsidR="00BF0CC7" w:rsidRPr="009340C5">
        <w:rPr>
          <w:lang w:val="en-US" w:eastAsia="zh-CN"/>
        </w:rPr>
        <w:t xml:space="preserve"> message</w:t>
      </w:r>
      <w:r w:rsidR="00BF0CC7">
        <w:rPr>
          <w:rFonts w:hint="eastAsia"/>
          <w:lang w:val="en-US" w:eastAsia="zh-CN"/>
        </w:rPr>
        <w:t xml:space="preserve"> to the LMF via control plane, and following steps should be skipped.</w:t>
      </w:r>
      <w:r w:rsidR="00BF0CC7" w:rsidRPr="00BF0CC7">
        <w:rPr>
          <w:rFonts w:hint="eastAsia"/>
          <w:lang w:eastAsia="zh-CN"/>
        </w:rPr>
        <w:t xml:space="preserve"> </w:t>
      </w:r>
      <w:r w:rsidR="00BF0CC7">
        <w:rPr>
          <w:rFonts w:hint="eastAsia"/>
          <w:lang w:eastAsia="zh-CN"/>
        </w:rPr>
        <w:t>If the TLS connection</w:t>
      </w:r>
      <w:r w:rsidR="00BF0CC7" w:rsidRPr="00BF0CC7">
        <w:rPr>
          <w:lang w:eastAsia="zh-CN"/>
        </w:rPr>
        <w:t xml:space="preserve"> fails to be established</w:t>
      </w:r>
      <w:r w:rsidR="00BF0CC7">
        <w:rPr>
          <w:rFonts w:hint="eastAsia"/>
          <w:lang w:eastAsia="zh-CN"/>
        </w:rPr>
        <w:t xml:space="preserve">, the UE </w:t>
      </w:r>
      <w:r w:rsidR="00BF0CC7" w:rsidRPr="009340C5">
        <w:rPr>
          <w:lang w:val="en-US" w:eastAsia="zh-CN"/>
        </w:rPr>
        <w:t xml:space="preserve">sends a </w:t>
      </w:r>
      <w:r w:rsidR="00BF0CC7" w:rsidRPr="00EF0100">
        <w:t>USER PLANE CONNECTION ESTABLISHMENT</w:t>
      </w:r>
      <w:r w:rsidR="00BF0CC7">
        <w:rPr>
          <w:rFonts w:hint="eastAsia"/>
          <w:lang w:eastAsia="zh-CN"/>
        </w:rPr>
        <w:t xml:space="preserve"> </w:t>
      </w:r>
      <w:r w:rsidR="00BF0CC7">
        <w:rPr>
          <w:rFonts w:hint="eastAsia"/>
          <w:lang w:val="en-US" w:eastAsia="zh-CN"/>
        </w:rPr>
        <w:t>FAILURE</w:t>
      </w:r>
      <w:r w:rsidR="00BF0CC7" w:rsidRPr="009340C5">
        <w:rPr>
          <w:lang w:val="en-US" w:eastAsia="zh-CN"/>
        </w:rPr>
        <w:t xml:space="preserve"> message</w:t>
      </w:r>
      <w:r w:rsidR="00BF0CC7">
        <w:rPr>
          <w:rFonts w:hint="eastAsia"/>
          <w:lang w:val="en-US" w:eastAsia="zh-CN"/>
        </w:rPr>
        <w:t xml:space="preserve"> to the LMF via control plane, and following steps should be skipped</w:t>
      </w:r>
      <w:r w:rsidR="00B65DEF">
        <w:rPr>
          <w:rFonts w:hint="eastAsia"/>
          <w:lang w:val="en-US" w:eastAsia="zh-CN"/>
        </w:rPr>
        <w:t>.</w:t>
      </w:r>
    </w:p>
    <w:p w14:paraId="4C13F709" w14:textId="1E0EADDC" w:rsidR="00F34021" w:rsidRDefault="00FD5C6B" w:rsidP="00F34021">
      <w:pPr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="00F34021">
        <w:rPr>
          <w:rFonts w:hint="eastAsia"/>
          <w:lang w:val="en-US" w:eastAsia="zh-CN"/>
        </w:rPr>
        <w:t>.</w:t>
      </w:r>
      <w:r w:rsidR="00F34021">
        <w:rPr>
          <w:lang w:val="en-US"/>
        </w:rPr>
        <w:tab/>
      </w:r>
      <w:r w:rsidR="00F34021" w:rsidRPr="000E4265">
        <w:rPr>
          <w:lang w:val="en-US"/>
        </w:rPr>
        <w:t xml:space="preserve">After the secured user plane connection been established successfully, the UE sends the </w:t>
      </w:r>
      <w:r w:rsidR="00F34021">
        <w:rPr>
          <w:rFonts w:hint="eastAsia"/>
          <w:lang w:val="en-US" w:eastAsia="zh-CN"/>
        </w:rPr>
        <w:t xml:space="preserve">LCS-UP connection binding request message </w:t>
      </w:r>
      <w:r w:rsidR="00F34021">
        <w:rPr>
          <w:lang w:val="en-US"/>
        </w:rPr>
        <w:t>including</w:t>
      </w:r>
      <w:r w:rsidR="00F34021">
        <w:rPr>
          <w:rFonts w:hint="eastAsia"/>
          <w:lang w:val="en-US" w:eastAsia="zh-CN"/>
        </w:rPr>
        <w:t xml:space="preserve"> </w:t>
      </w:r>
      <w:r w:rsidR="00F34021" w:rsidRPr="000E4265">
        <w:rPr>
          <w:lang w:val="en-US"/>
        </w:rPr>
        <w:t xml:space="preserve">LCS UP </w:t>
      </w:r>
      <w:r w:rsidR="00F34021">
        <w:rPr>
          <w:lang w:val="en-US"/>
        </w:rPr>
        <w:t xml:space="preserve">connection ID received in step </w:t>
      </w:r>
      <w:r w:rsidR="00F34021">
        <w:rPr>
          <w:rFonts w:hint="eastAsia"/>
          <w:lang w:val="en-US" w:eastAsia="zh-CN"/>
        </w:rPr>
        <w:t>2</w:t>
      </w:r>
      <w:r w:rsidR="00F34021" w:rsidRPr="000E4265">
        <w:rPr>
          <w:lang w:val="en-US"/>
        </w:rPr>
        <w:t xml:space="preserve"> to LMF via the secured user plane connection to enable LMF to perform the correlation of the UE with the secured user plane connection.</w:t>
      </w:r>
    </w:p>
    <w:p w14:paraId="34F8F24E" w14:textId="054614C7" w:rsidR="00F34021" w:rsidRDefault="00FD5C6B" w:rsidP="00F34021">
      <w:pPr>
        <w:rPr>
          <w:lang w:val="en-US" w:eastAsia="zh-CN"/>
        </w:rPr>
      </w:pPr>
      <w:r>
        <w:rPr>
          <w:rFonts w:hint="eastAsia"/>
          <w:lang w:val="en-US" w:eastAsia="zh-CN"/>
        </w:rPr>
        <w:t>5</w:t>
      </w:r>
      <w:r w:rsidR="00F34021">
        <w:rPr>
          <w:rFonts w:hint="eastAsia"/>
          <w:lang w:val="en-US" w:eastAsia="zh-CN"/>
        </w:rPr>
        <w:t>.</w:t>
      </w:r>
      <w:r w:rsidR="00F34021">
        <w:rPr>
          <w:lang w:val="en-US"/>
        </w:rPr>
        <w:tab/>
      </w:r>
      <w:r w:rsidR="00F34021" w:rsidRPr="000E4265">
        <w:rPr>
          <w:lang w:val="en-US"/>
        </w:rPr>
        <w:t>Upon reception of an LCS-UP CONNECTION BINDING REQUEST message from the UE, the LMF shall</w:t>
      </w:r>
      <w:r w:rsidR="00F34021" w:rsidRPr="000E4265">
        <w:t xml:space="preserve"> </w:t>
      </w:r>
      <w:r w:rsidR="00F34021" w:rsidRPr="000E4265">
        <w:rPr>
          <w:lang w:val="en-US"/>
        </w:rPr>
        <w:t>send the LCS-UP CONNECTION BINDING ACCEPT message to the UE over the LCS secured user plane connection</w:t>
      </w:r>
      <w:r w:rsidR="00F34021">
        <w:rPr>
          <w:rFonts w:hint="eastAsia"/>
          <w:lang w:val="en-US" w:eastAsia="zh-CN"/>
        </w:rPr>
        <w:t xml:space="preserve">. If the LMF </w:t>
      </w:r>
      <w:r w:rsidR="00F34021" w:rsidRPr="00F34021">
        <w:rPr>
          <w:lang w:val="en-US" w:eastAsia="zh-CN"/>
        </w:rPr>
        <w:t>does not accept the LCS-UP connection binding procedure</w:t>
      </w:r>
      <w:r w:rsidR="00F34021">
        <w:rPr>
          <w:rFonts w:hint="eastAsia"/>
          <w:lang w:val="en-US" w:eastAsia="zh-CN"/>
        </w:rPr>
        <w:t xml:space="preserve">, </w:t>
      </w:r>
      <w:r w:rsidR="00F34021">
        <w:rPr>
          <w:lang w:val="en-US" w:eastAsia="zh-CN"/>
        </w:rPr>
        <w:t>the</w:t>
      </w:r>
      <w:r w:rsidR="00F34021">
        <w:rPr>
          <w:rFonts w:hint="eastAsia"/>
          <w:lang w:val="en-US" w:eastAsia="zh-CN"/>
        </w:rPr>
        <w:t xml:space="preserve"> LMF shall send </w:t>
      </w:r>
      <w:r w:rsidR="00F34021">
        <w:rPr>
          <w:lang w:val="en-US" w:eastAsia="zh-CN"/>
        </w:rPr>
        <w:t>the</w:t>
      </w:r>
      <w:r w:rsidR="00F34021">
        <w:rPr>
          <w:rFonts w:hint="eastAsia"/>
          <w:lang w:val="en-US" w:eastAsia="zh-CN"/>
        </w:rPr>
        <w:t xml:space="preserve"> </w:t>
      </w:r>
      <w:r w:rsidR="00F34021" w:rsidRPr="000E4265">
        <w:rPr>
          <w:lang w:val="en-US"/>
        </w:rPr>
        <w:t xml:space="preserve">LCS-UP CONNECTION BINDING </w:t>
      </w:r>
      <w:r w:rsidR="00F34021">
        <w:rPr>
          <w:rFonts w:hint="eastAsia"/>
          <w:lang w:val="en-US" w:eastAsia="zh-CN"/>
        </w:rPr>
        <w:t>FAILURE</w:t>
      </w:r>
      <w:r w:rsidR="00F34021" w:rsidRPr="000E4265">
        <w:rPr>
          <w:lang w:val="en-US"/>
        </w:rPr>
        <w:t xml:space="preserve"> message</w:t>
      </w:r>
      <w:r w:rsidR="00F34021">
        <w:rPr>
          <w:rFonts w:hint="eastAsia"/>
          <w:lang w:val="en-US" w:eastAsia="zh-CN"/>
        </w:rPr>
        <w:t>.</w:t>
      </w:r>
    </w:p>
    <w:p w14:paraId="773394C8" w14:textId="5C06AA6B" w:rsidR="000E4265" w:rsidRDefault="00FD5C6B" w:rsidP="00F34021">
      <w:pPr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/>
        </w:rPr>
        <w:tab/>
      </w:r>
      <w:r w:rsidRPr="00FD5C6B">
        <w:rPr>
          <w:lang w:val="en-US" w:eastAsia="zh-CN"/>
        </w:rPr>
        <w:t xml:space="preserve">Upon reception of the LCS-UP CONNECTION BINDING </w:t>
      </w:r>
      <w:r w:rsidRPr="000E4265">
        <w:rPr>
          <w:lang w:val="en-US"/>
        </w:rPr>
        <w:t>ACCEPT</w:t>
      </w:r>
      <w:r w:rsidRPr="00FD5C6B"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UE shall send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EF0100">
        <w:t>USER PLANE CONNECTION ESTABLISHMENT</w:t>
      </w:r>
      <w:r>
        <w:rPr>
          <w:rFonts w:hint="eastAsia"/>
          <w:lang w:eastAsia="zh-CN"/>
        </w:rPr>
        <w:t xml:space="preserve"> COMPLETE message via control plane to res</w:t>
      </w:r>
      <w:r w:rsidR="009340C5">
        <w:rPr>
          <w:rFonts w:hint="eastAsia"/>
          <w:lang w:eastAsia="zh-CN"/>
        </w:rPr>
        <w:t>ponse</w:t>
      </w:r>
      <w:r>
        <w:rPr>
          <w:rFonts w:hint="eastAsia"/>
          <w:lang w:eastAsia="zh-CN"/>
        </w:rPr>
        <w:t xml:space="preserve"> </w:t>
      </w:r>
      <w:r w:rsidR="009340C5" w:rsidRPr="00F34021">
        <w:rPr>
          <w:lang w:val="en-US"/>
        </w:rPr>
        <w:t xml:space="preserve">the </w:t>
      </w:r>
      <w:r w:rsidR="009340C5" w:rsidRPr="00EF0100">
        <w:t>USER PLANE CONNECTION ESTABLISHMENT COMMAND</w:t>
      </w:r>
      <w:r w:rsidR="009340C5" w:rsidRPr="00F34021">
        <w:rPr>
          <w:lang w:val="en-US"/>
        </w:rPr>
        <w:t xml:space="preserve"> message</w:t>
      </w:r>
      <w:r w:rsidR="009340C5">
        <w:rPr>
          <w:rFonts w:hint="eastAsia"/>
          <w:lang w:val="en-US" w:eastAsia="zh-CN"/>
        </w:rPr>
        <w:t xml:space="preserve">. If the PDU session </w:t>
      </w:r>
      <w:r w:rsidR="009340C5">
        <w:rPr>
          <w:lang w:val="en-US" w:eastAsia="zh-CN"/>
        </w:rPr>
        <w:t>connectivity</w:t>
      </w:r>
      <w:r w:rsidR="009340C5" w:rsidRPr="009340C5">
        <w:rPr>
          <w:rFonts w:hint="eastAsia"/>
          <w:lang w:val="en-US" w:eastAsia="zh-CN"/>
        </w:rPr>
        <w:t xml:space="preserve"> </w:t>
      </w:r>
      <w:r w:rsidR="009340C5">
        <w:rPr>
          <w:rFonts w:hint="eastAsia"/>
          <w:lang w:val="en-US" w:eastAsia="zh-CN"/>
        </w:rPr>
        <w:t>establishment /TLS connection establishment/binding procedure,</w:t>
      </w:r>
      <w:r w:rsidR="009340C5" w:rsidRPr="009340C5">
        <w:t xml:space="preserve"> </w:t>
      </w:r>
      <w:r w:rsidR="009340C5" w:rsidRPr="009340C5">
        <w:rPr>
          <w:lang w:val="en-US" w:eastAsia="zh-CN"/>
        </w:rPr>
        <w:t xml:space="preserve">UE sends a </w:t>
      </w:r>
      <w:r w:rsidR="009340C5" w:rsidRPr="00EF0100">
        <w:t>USER PLANE CONNECTION ESTABLISHMENT</w:t>
      </w:r>
      <w:r w:rsidR="009340C5">
        <w:rPr>
          <w:rFonts w:hint="eastAsia"/>
          <w:lang w:eastAsia="zh-CN"/>
        </w:rPr>
        <w:t xml:space="preserve"> </w:t>
      </w:r>
      <w:r w:rsidR="00E93F40">
        <w:rPr>
          <w:rFonts w:hint="eastAsia"/>
          <w:lang w:val="en-US" w:eastAsia="zh-CN"/>
        </w:rPr>
        <w:t>FAILURE</w:t>
      </w:r>
      <w:r w:rsidR="009340C5" w:rsidRPr="009340C5">
        <w:rPr>
          <w:lang w:val="en-US" w:eastAsia="zh-CN"/>
        </w:rPr>
        <w:t xml:space="preserve"> message</w:t>
      </w:r>
      <w:r w:rsidR="00E93F40">
        <w:rPr>
          <w:rFonts w:hint="eastAsia"/>
          <w:lang w:val="en-US" w:eastAsia="zh-CN"/>
        </w:rPr>
        <w:t xml:space="preserve">. There is no need to initiate the user plane </w:t>
      </w:r>
      <w:r w:rsidR="00E93F40">
        <w:rPr>
          <w:lang w:val="en-US" w:eastAsia="zh-CN"/>
        </w:rPr>
        <w:t>connection</w:t>
      </w:r>
      <w:r w:rsidR="00E93F40">
        <w:rPr>
          <w:rFonts w:hint="eastAsia"/>
          <w:lang w:val="en-US" w:eastAsia="zh-CN"/>
        </w:rPr>
        <w:t xml:space="preserve"> release procedure.</w:t>
      </w:r>
    </w:p>
    <w:p w14:paraId="5410A786" w14:textId="77777777" w:rsidR="007D5B08" w:rsidRDefault="00E93F40" w:rsidP="000E4265">
      <w:pPr>
        <w:rPr>
          <w:lang w:eastAsia="zh-CN"/>
        </w:rPr>
        <w:sectPr w:rsidR="007D5B08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rFonts w:hint="eastAsia"/>
          <w:lang w:val="en-US" w:eastAsia="zh-CN"/>
        </w:rPr>
        <w:t>7.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The first DL LCS-UP TRANSPORT </w:t>
      </w:r>
      <w:r>
        <w:rPr>
          <w:lang w:val="en-US" w:eastAsia="zh-CN"/>
        </w:rPr>
        <w:t>message</w:t>
      </w:r>
      <w:r>
        <w:rPr>
          <w:rFonts w:hint="eastAsia"/>
          <w:lang w:val="en-US" w:eastAsia="zh-CN"/>
        </w:rPr>
        <w:t xml:space="preserve"> shall be sent after the LMF receives the </w:t>
      </w:r>
      <w:r w:rsidRPr="00EF0100">
        <w:t>USER PLANE CONNECTION ESTABLISHMENT</w:t>
      </w:r>
      <w:r>
        <w:rPr>
          <w:rFonts w:hint="eastAsia"/>
          <w:lang w:eastAsia="zh-CN"/>
        </w:rPr>
        <w:t xml:space="preserve"> COMPLETE message.</w:t>
      </w:r>
    </w:p>
    <w:p w14:paraId="5E0B2AF6" w14:textId="7B09509D" w:rsidR="004B0564" w:rsidRDefault="004B0564" w:rsidP="004B0564">
      <w:pPr>
        <w:pStyle w:val="3"/>
        <w:rPr>
          <w:lang w:val="en-US" w:eastAsia="zh-CN"/>
        </w:rPr>
      </w:pPr>
      <w:r>
        <w:rPr>
          <w:lang w:val="en-US"/>
        </w:rPr>
        <w:t>2.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 </w:t>
      </w:r>
      <w:r w:rsidRPr="004B0564">
        <w:rPr>
          <w:lang w:val="en-US"/>
        </w:rPr>
        <w:t>Alternative analysis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2361"/>
        <w:gridCol w:w="3748"/>
        <w:gridCol w:w="3748"/>
      </w:tblGrid>
      <w:tr w:rsidR="00005C60" w14:paraId="7AC4BBD7" w14:textId="77777777" w:rsidTr="00562CEC">
        <w:tc>
          <w:tcPr>
            <w:tcW w:w="1198" w:type="pct"/>
          </w:tcPr>
          <w:p w14:paraId="5B7A2672" w14:textId="2B9D7529" w:rsidR="00005C60" w:rsidRPr="004B0564" w:rsidRDefault="00005C60" w:rsidP="006E4D6D">
            <w:pPr>
              <w:jc w:val="center"/>
              <w:rPr>
                <w:lang w:val="en-US"/>
              </w:rPr>
            </w:pPr>
            <w:r w:rsidRPr="004B0564">
              <w:rPr>
                <w:lang w:val="en-US"/>
              </w:rPr>
              <w:t>Alternative</w:t>
            </w:r>
          </w:p>
        </w:tc>
        <w:tc>
          <w:tcPr>
            <w:tcW w:w="1901" w:type="pct"/>
          </w:tcPr>
          <w:p w14:paraId="7821C56B" w14:textId="5E21DBAB" w:rsidR="00005C60" w:rsidRPr="00DA61B9" w:rsidRDefault="00005C60" w:rsidP="00005C6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A1</w:t>
            </w:r>
          </w:p>
        </w:tc>
        <w:tc>
          <w:tcPr>
            <w:tcW w:w="1901" w:type="pct"/>
          </w:tcPr>
          <w:p w14:paraId="429F8A30" w14:textId="00C7E988" w:rsidR="00005C60" w:rsidRDefault="00005C60" w:rsidP="00005C60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A2</w:t>
            </w:r>
          </w:p>
        </w:tc>
      </w:tr>
      <w:tr w:rsidR="00005C60" w14:paraId="6FF54503" w14:textId="77777777" w:rsidTr="00562CEC">
        <w:tc>
          <w:tcPr>
            <w:tcW w:w="1198" w:type="pct"/>
            <w:vAlign w:val="center"/>
          </w:tcPr>
          <w:p w14:paraId="547B36FF" w14:textId="3EDCB2B4" w:rsidR="00005C60" w:rsidRPr="004B0564" w:rsidRDefault="00005C60" w:rsidP="00CE3BB9">
            <w:pPr>
              <w:rPr>
                <w:lang w:val="en-US"/>
              </w:rPr>
            </w:pPr>
            <w:r w:rsidRPr="00DA61B9">
              <w:rPr>
                <w:lang w:val="en-US"/>
              </w:rPr>
              <w:t>Solution summary</w:t>
            </w:r>
          </w:p>
        </w:tc>
        <w:tc>
          <w:tcPr>
            <w:tcW w:w="1901" w:type="pct"/>
          </w:tcPr>
          <w:p w14:paraId="15F9B4C6" w14:textId="74FEF5AE" w:rsidR="00005C60" w:rsidRPr="00DA61B9" w:rsidRDefault="00005C60" w:rsidP="00DA61B9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>hange the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USER PLANE CONNECTION ESTABLISHMENT COMPLETE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r w:rsidRPr="000E4265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Pr="000E4265">
              <w:rPr>
                <w:rFonts w:hint="eastAsia"/>
                <w:lang w:val="en-US"/>
              </w:rPr>
              <w:t>USER PLANE CONNECTION ESTABLISHMENT ACK</w:t>
            </w:r>
            <w:r>
              <w:rPr>
                <w:rFonts w:hint="eastAsia"/>
                <w:lang w:val="en-US" w:eastAsia="zh-CN"/>
              </w:rPr>
              <w:t xml:space="preserve"> message.</w:t>
            </w:r>
          </w:p>
        </w:tc>
        <w:tc>
          <w:tcPr>
            <w:tcW w:w="1901" w:type="pct"/>
          </w:tcPr>
          <w:p w14:paraId="2798C521" w14:textId="26979F09" w:rsidR="00005C60" w:rsidRDefault="00005C60" w:rsidP="000E426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 w:rsidRPr="000E4265">
              <w:rPr>
                <w:lang w:val="en-US"/>
              </w:rPr>
              <w:t>hange the sequence of service flow</w:t>
            </w:r>
            <w:r>
              <w:rPr>
                <w:rFonts w:hint="eastAsia"/>
                <w:lang w:val="en-US" w:eastAsia="zh-CN"/>
              </w:rPr>
              <w:t xml:space="preserve">: </w:t>
            </w:r>
            <w:r w:rsidRPr="00F34021">
              <w:rPr>
                <w:lang w:val="en-US" w:eastAsia="zh-CN"/>
              </w:rPr>
              <w:t>the response to USER PLANE CONNECTION ESTABLISHMENT COMMAND message is sent after the TLS connection between the UE and the LMF is established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the binding procedure is completed</w:t>
            </w:r>
            <w:r w:rsidRPr="00F34021">
              <w:rPr>
                <w:lang w:val="en-US" w:eastAsia="zh-CN"/>
              </w:rPr>
              <w:t>.</w:t>
            </w:r>
          </w:p>
        </w:tc>
      </w:tr>
      <w:tr w:rsidR="00005C60" w14:paraId="55DBB308" w14:textId="77777777" w:rsidTr="00562CEC">
        <w:tc>
          <w:tcPr>
            <w:tcW w:w="1198" w:type="pct"/>
            <w:vAlign w:val="center"/>
          </w:tcPr>
          <w:p w14:paraId="6A4C32A5" w14:textId="779E1F97" w:rsidR="00005C60" w:rsidRPr="004B0564" w:rsidRDefault="00005C60" w:rsidP="00CE3BB9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 w:rsidRPr="00DA61B9">
              <w:rPr>
                <w:lang w:val="en-US" w:eastAsia="zh-CN"/>
              </w:rPr>
              <w:t xml:space="preserve"> dependency</w:t>
            </w:r>
          </w:p>
        </w:tc>
        <w:tc>
          <w:tcPr>
            <w:tcW w:w="1901" w:type="pct"/>
          </w:tcPr>
          <w:p w14:paraId="083FDC48" w14:textId="29EEBA23" w:rsidR="00005C60" w:rsidRPr="00DA61B9" w:rsidRDefault="00005C60" w:rsidP="00DA61B9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1901" w:type="pct"/>
          </w:tcPr>
          <w:p w14:paraId="14F25EB2" w14:textId="191163BB" w:rsidR="00005C60" w:rsidRDefault="00005C60" w:rsidP="000E426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</w:tr>
      <w:tr w:rsidR="00005C60" w14:paraId="5B491ABF" w14:textId="77777777" w:rsidTr="00562CEC">
        <w:tc>
          <w:tcPr>
            <w:tcW w:w="1198" w:type="pct"/>
            <w:vAlign w:val="center"/>
          </w:tcPr>
          <w:p w14:paraId="06D3971B" w14:textId="1DACFBB8" w:rsidR="00005C60" w:rsidRPr="004B0564" w:rsidRDefault="00005C60" w:rsidP="00CE3BB9">
            <w:pPr>
              <w:rPr>
                <w:lang w:val="en-US"/>
              </w:rPr>
            </w:pPr>
            <w:r w:rsidRPr="00005C60">
              <w:rPr>
                <w:lang w:val="en-US" w:eastAsia="zh-CN"/>
              </w:rPr>
              <w:t>Compare</w:t>
            </w:r>
            <w:r>
              <w:rPr>
                <w:rFonts w:hint="eastAsia"/>
                <w:lang w:val="en-US" w:eastAsia="zh-CN"/>
              </w:rPr>
              <w:t>1:</w:t>
            </w:r>
            <w:r>
              <w:t xml:space="preserve"> </w:t>
            </w:r>
            <w:r w:rsidRPr="00005C60">
              <w:rPr>
                <w:lang w:val="en-US" w:eastAsia="zh-CN"/>
              </w:rPr>
              <w:t>Message purpose</w:t>
            </w:r>
          </w:p>
        </w:tc>
        <w:tc>
          <w:tcPr>
            <w:tcW w:w="1901" w:type="pct"/>
          </w:tcPr>
          <w:p w14:paraId="715DE4A3" w14:textId="77777777" w:rsidR="00B65DEF" w:rsidRDefault="00005C60" w:rsidP="00B65DEF">
            <w:pPr>
              <w:rPr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lang w:eastAsia="ko-KR"/>
              </w:rPr>
              <w:t>USER PLANE CONNECTION ESTABLISHMENT ACK</w:t>
            </w:r>
            <w:r w:rsidR="000E6CA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ko-KR"/>
              </w:rPr>
              <w:t>COMPLETE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lang w:eastAsia="ko-KR"/>
              </w:rPr>
              <w:t xml:space="preserve"> is</w:t>
            </w:r>
            <w:r>
              <w:rPr>
                <w:rFonts w:eastAsiaTheme="minorEastAsia" w:hint="eastAsia"/>
                <w:lang w:eastAsia="zh-CN"/>
              </w:rPr>
              <w:t xml:space="preserve"> only</w:t>
            </w:r>
            <w:r>
              <w:rPr>
                <w:lang w:eastAsia="ko-KR"/>
              </w:rPr>
              <w:t xml:space="preserve"> to confirm the PDU session connectivity</w:t>
            </w:r>
            <w:r>
              <w:rPr>
                <w:rFonts w:hint="eastAsia"/>
                <w:lang w:eastAsia="zh-CN"/>
              </w:rPr>
              <w:t>.</w:t>
            </w:r>
          </w:p>
          <w:p w14:paraId="7E589BB4" w14:textId="3A19222C" w:rsidR="00005C60" w:rsidRPr="00DA61B9" w:rsidRDefault="00005C60" w:rsidP="00B65DEF">
            <w:pPr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</w:t>
            </w:r>
            <w:r w:rsidRPr="007D5B08">
              <w:rPr>
                <w:lang w:eastAsia="zh-CN"/>
              </w:rPr>
              <w:t>here is no message sent from UE to LMF to confirm the availability of the TLS connection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01" w:type="pct"/>
          </w:tcPr>
          <w:p w14:paraId="285A51BC" w14:textId="0B1E03B7" w:rsidR="00005C60" w:rsidRDefault="00005C60" w:rsidP="000E4265">
            <w:pPr>
              <w:rPr>
                <w:lang w:val="en-US"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lang w:eastAsia="ko-KR"/>
              </w:rPr>
              <w:t xml:space="preserve">USER PLANE CONNECTION ESTABLISHMENT COMPLETE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r w:rsidRPr="007D5B08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to </w:t>
            </w:r>
            <w:r w:rsidRPr="007D5B08">
              <w:rPr>
                <w:lang w:val="en-US" w:eastAsia="zh-CN"/>
              </w:rPr>
              <w:t xml:space="preserve">confirm </w:t>
            </w:r>
            <w:r w:rsidRPr="0079104C">
              <w:rPr>
                <w:lang w:val="en-US" w:eastAsia="zh-CN"/>
              </w:rPr>
              <w:t>that the PDU session is available, the TLS connection is available, and the binding proce</w:t>
            </w:r>
            <w:r>
              <w:rPr>
                <w:rFonts w:hint="eastAsia"/>
                <w:lang w:val="en-US" w:eastAsia="zh-CN"/>
              </w:rPr>
              <w:t>dure</w:t>
            </w:r>
            <w:r w:rsidRPr="0079104C">
              <w:rPr>
                <w:lang w:val="en-US" w:eastAsia="zh-CN"/>
              </w:rPr>
              <w:t xml:space="preserve"> is successful.</w:t>
            </w:r>
          </w:p>
        </w:tc>
      </w:tr>
      <w:tr w:rsidR="00CE3BB9" w14:paraId="4E7EEA68" w14:textId="77777777" w:rsidTr="00562CEC">
        <w:tc>
          <w:tcPr>
            <w:tcW w:w="1198" w:type="pct"/>
            <w:vAlign w:val="center"/>
          </w:tcPr>
          <w:p w14:paraId="0534DA05" w14:textId="1753E2D0" w:rsidR="00CE3BB9" w:rsidRPr="00005C60" w:rsidRDefault="00CE3BB9" w:rsidP="00CE3BB9">
            <w:pPr>
              <w:rPr>
                <w:lang w:val="en-US" w:eastAsia="zh-CN"/>
              </w:rPr>
            </w:pPr>
            <w:r w:rsidRPr="00005C60">
              <w:rPr>
                <w:lang w:val="en-US" w:eastAsia="zh-CN"/>
              </w:rPr>
              <w:t>Compare</w:t>
            </w:r>
            <w:r>
              <w:rPr>
                <w:rFonts w:hint="eastAsia"/>
                <w:lang w:val="en-US" w:eastAsia="zh-CN"/>
              </w:rPr>
              <w:t xml:space="preserve">2: </w:t>
            </w:r>
            <w:r>
              <w:rPr>
                <w:lang w:val="en-US" w:eastAsia="zh-CN"/>
              </w:rPr>
              <w:t xml:space="preserve">LMF behavior after receiving </w:t>
            </w:r>
            <w:r>
              <w:rPr>
                <w:rFonts w:hint="eastAsia"/>
                <w:lang w:val="en-US" w:eastAsia="zh-CN"/>
              </w:rPr>
              <w:t>the</w:t>
            </w:r>
            <w:r w:rsidRPr="00562CEC">
              <w:rPr>
                <w:lang w:val="en-US" w:eastAsia="zh-CN"/>
              </w:rPr>
              <w:t xml:space="preserve"> message</w:t>
            </w:r>
          </w:p>
        </w:tc>
        <w:tc>
          <w:tcPr>
            <w:tcW w:w="1901" w:type="pct"/>
          </w:tcPr>
          <w:p w14:paraId="579CB28E" w14:textId="1E45E768" w:rsidR="00CE3BB9" w:rsidRDefault="00766D41" w:rsidP="009C49DC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Upon receiving the </w:t>
            </w:r>
            <w:r>
              <w:rPr>
                <w:lang w:eastAsia="ko-KR"/>
              </w:rPr>
              <w:t xml:space="preserve">USER PLANE CONNECTION ESTABLISHMENT </w:t>
            </w:r>
            <w:r w:rsidR="009C49DC">
              <w:rPr>
                <w:rFonts w:hint="eastAsia"/>
                <w:lang w:eastAsia="zh-CN"/>
              </w:rPr>
              <w:t>ACK</w:t>
            </w:r>
            <w:r>
              <w:rPr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message,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</w:t>
            </w:r>
            <w:r w:rsidR="00CE3BB9">
              <w:rPr>
                <w:rFonts w:eastAsiaTheme="minorEastAsia" w:hint="eastAsia"/>
                <w:noProof/>
                <w:lang w:eastAsia="zh-CN"/>
              </w:rPr>
              <w:t>he LMF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also</w:t>
            </w:r>
            <w:r w:rsidR="00CE3BB9">
              <w:rPr>
                <w:rFonts w:eastAsiaTheme="minorEastAsia" w:hint="eastAsia"/>
                <w:noProof/>
                <w:lang w:eastAsia="zh-CN"/>
              </w:rPr>
              <w:t xml:space="preserve"> should wait </w:t>
            </w:r>
            <w:r w:rsidR="00CE3BB9" w:rsidRPr="00CE3BB9">
              <w:rPr>
                <w:rFonts w:eastAsiaTheme="minorEastAsia"/>
                <w:noProof/>
                <w:lang w:eastAsia="zh-CN"/>
              </w:rPr>
              <w:t>for the first message received from the user plane connection before it considers the connection to be available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  <w:tc>
          <w:tcPr>
            <w:tcW w:w="1901" w:type="pct"/>
          </w:tcPr>
          <w:p w14:paraId="317AC907" w14:textId="7535C24F" w:rsidR="00CE3BB9" w:rsidRDefault="00766D41" w:rsidP="00766D41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LMF</w:t>
            </w:r>
            <w:r w:rsidRPr="00CE3BB9">
              <w:rPr>
                <w:rFonts w:eastAsiaTheme="minorEastAsia"/>
                <w:noProof/>
                <w:lang w:eastAsia="zh-CN"/>
              </w:rPr>
              <w:t xml:space="preserve"> considers the connection </w:t>
            </w:r>
            <w:r>
              <w:rPr>
                <w:rFonts w:eastAsiaTheme="minorEastAsia" w:hint="eastAsia"/>
                <w:noProof/>
                <w:lang w:eastAsia="zh-CN"/>
              </w:rPr>
              <w:t>is</w:t>
            </w:r>
            <w:r w:rsidRPr="00CE3BB9">
              <w:rPr>
                <w:rFonts w:eastAsiaTheme="minorEastAsia"/>
                <w:noProof/>
                <w:lang w:eastAsia="zh-CN"/>
              </w:rPr>
              <w:t xml:space="preserve"> available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bookmarkStart w:id="13" w:name="OLE_LINK22"/>
            <w:r>
              <w:rPr>
                <w:rFonts w:eastAsiaTheme="minorEastAsia" w:hint="eastAsia"/>
                <w:noProof/>
                <w:lang w:eastAsia="zh-CN"/>
              </w:rPr>
              <w:t xml:space="preserve">upon receiving the </w:t>
            </w:r>
            <w:r>
              <w:rPr>
                <w:lang w:eastAsia="ko-KR"/>
              </w:rPr>
              <w:t xml:space="preserve">USER PLANE CONNECTION ESTABLISHMENT COMPLETE </w:t>
            </w:r>
            <w:r>
              <w:rPr>
                <w:rFonts w:eastAsiaTheme="minorEastAsia" w:hint="eastAsia"/>
                <w:lang w:eastAsia="zh-CN"/>
              </w:rPr>
              <w:t>message</w:t>
            </w:r>
            <w:bookmarkEnd w:id="13"/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451482" w14:paraId="5A5589E0" w14:textId="77777777" w:rsidTr="00562CEC">
        <w:tc>
          <w:tcPr>
            <w:tcW w:w="1198" w:type="pct"/>
            <w:vAlign w:val="center"/>
          </w:tcPr>
          <w:p w14:paraId="143C0ADC" w14:textId="102870BB" w:rsidR="00451482" w:rsidRPr="00005C60" w:rsidRDefault="00451482" w:rsidP="003D34AE">
            <w:pPr>
              <w:rPr>
                <w:lang w:val="en-US" w:eastAsia="zh-CN"/>
              </w:rPr>
            </w:pPr>
            <w:r w:rsidRPr="00005C60">
              <w:rPr>
                <w:lang w:val="en-US" w:eastAsia="zh-CN"/>
              </w:rPr>
              <w:t>Compare</w:t>
            </w:r>
            <w:r>
              <w:rPr>
                <w:rFonts w:hint="eastAsia"/>
                <w:lang w:val="en-US" w:eastAsia="zh-CN"/>
              </w:rPr>
              <w:t>3:</w:t>
            </w:r>
            <w:r>
              <w:t xml:space="preserve"> </w:t>
            </w:r>
            <w:r w:rsidR="003D34AE">
              <w:t>T</w:t>
            </w:r>
            <w:r>
              <w:rPr>
                <w:rFonts w:hint="eastAsia"/>
                <w:lang w:eastAsia="zh-CN"/>
              </w:rPr>
              <w:t>he user plane establishment command message is not</w:t>
            </w:r>
            <w:r w:rsidRPr="00B22A29">
              <w:rPr>
                <w:lang w:val="en-US" w:eastAsia="zh-CN"/>
              </w:rPr>
              <w:t xml:space="preserve"> accepted by the</w:t>
            </w:r>
            <w:r>
              <w:rPr>
                <w:rFonts w:hint="eastAsia"/>
                <w:lang w:val="en-US" w:eastAsia="zh-CN"/>
              </w:rPr>
              <w:t xml:space="preserve"> UE</w:t>
            </w:r>
          </w:p>
        </w:tc>
        <w:tc>
          <w:tcPr>
            <w:tcW w:w="1901" w:type="pct"/>
          </w:tcPr>
          <w:p w14:paraId="64E99A7C" w14:textId="06C4BA4B" w:rsidR="00B65DEF" w:rsidRDefault="00B65DEF" w:rsidP="00766D41">
            <w:pPr>
              <w:rPr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>
              <w:rPr>
                <w:lang w:eastAsia="ko-KR"/>
              </w:rPr>
              <w:t xml:space="preserve">USER PLANE CONNECTION ESTABLISHMENT </w:t>
            </w:r>
            <w:r>
              <w:rPr>
                <w:rFonts w:hint="eastAsia"/>
                <w:lang w:eastAsia="zh-CN"/>
              </w:rPr>
              <w:t>FAILURE/REJECT</w:t>
            </w:r>
            <w:r>
              <w:rPr>
                <w:lang w:eastAsia="ko-KR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message </w:t>
            </w:r>
            <w:r w:rsidRPr="00B65DEF">
              <w:rPr>
                <w:rFonts w:eastAsiaTheme="minorEastAsia"/>
                <w:lang w:eastAsia="zh-CN"/>
              </w:rPr>
              <w:t>is used only to notify</w:t>
            </w:r>
            <w:r>
              <w:rPr>
                <w:rFonts w:eastAsiaTheme="minorEastAsia" w:hint="eastAsia"/>
                <w:lang w:eastAsia="zh-CN"/>
              </w:rPr>
              <w:t xml:space="preserve"> the failure of PDU session </w:t>
            </w:r>
            <w:r>
              <w:rPr>
                <w:lang w:eastAsia="ko-KR"/>
              </w:rPr>
              <w:t>connectivity</w:t>
            </w:r>
            <w:r>
              <w:rPr>
                <w:rFonts w:hint="eastAsia"/>
                <w:lang w:eastAsia="zh-CN"/>
              </w:rPr>
              <w:t>.</w:t>
            </w:r>
          </w:p>
          <w:p w14:paraId="5E79453B" w14:textId="0A61D385" w:rsidR="00451482" w:rsidRDefault="00B65DEF" w:rsidP="00B65DE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7D5B08">
              <w:rPr>
                <w:lang w:eastAsia="zh-CN"/>
              </w:rPr>
              <w:t>here is no message sent from UE to LMF to</w:t>
            </w:r>
            <w:r w:rsidRPr="00B65DEF">
              <w:rPr>
                <w:rFonts w:eastAsiaTheme="minorEastAsia"/>
                <w:lang w:eastAsia="zh-CN"/>
              </w:rPr>
              <w:t xml:space="preserve"> notify</w:t>
            </w:r>
            <w:r>
              <w:rPr>
                <w:rFonts w:eastAsiaTheme="minorEastAsia" w:hint="eastAsia"/>
                <w:lang w:eastAsia="zh-CN"/>
              </w:rPr>
              <w:t xml:space="preserve"> the failure of </w:t>
            </w:r>
            <w:r w:rsidRPr="007D5B08">
              <w:rPr>
                <w:lang w:eastAsia="zh-CN"/>
              </w:rPr>
              <w:t>the TLS connection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901" w:type="pct"/>
          </w:tcPr>
          <w:p w14:paraId="6F93088D" w14:textId="442B868B" w:rsidR="00ED7ADF" w:rsidRDefault="006E7C7C" w:rsidP="00766D41">
            <w:pPr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e </w:t>
            </w:r>
            <w:r>
              <w:rPr>
                <w:lang w:eastAsia="ko-KR"/>
              </w:rPr>
              <w:t xml:space="preserve">USER PLANE CONNECTION ESTABLISHMENT </w:t>
            </w:r>
            <w:r>
              <w:rPr>
                <w:rFonts w:hint="eastAsia"/>
                <w:lang w:eastAsia="zh-CN"/>
              </w:rPr>
              <w:t xml:space="preserve">FAILURE message includes three kinds of </w:t>
            </w:r>
            <w:proofErr w:type="spellStart"/>
            <w:r>
              <w:rPr>
                <w:rFonts w:hint="eastAsia"/>
                <w:lang w:eastAsia="zh-CN"/>
              </w:rPr>
              <w:t>cuase</w:t>
            </w:r>
            <w:proofErr w:type="spellEnd"/>
            <w:r>
              <w:rPr>
                <w:rFonts w:hint="eastAsia"/>
                <w:lang w:eastAsia="zh-CN"/>
              </w:rPr>
              <w:t>:</w:t>
            </w:r>
          </w:p>
          <w:p w14:paraId="3DA718E3" w14:textId="77777777" w:rsidR="006E7C7C" w:rsidRDefault="006E7C7C" w:rsidP="006E7C7C">
            <w:pPr>
              <w:rPr>
                <w:lang w:eastAsia="zh-CN"/>
              </w:rPr>
            </w:pPr>
            <w:r>
              <w:rPr>
                <w:lang w:eastAsia="zh-CN"/>
              </w:rPr>
              <w:t>#1</w:t>
            </w:r>
            <w:r>
              <w:rPr>
                <w:lang w:eastAsia="zh-CN"/>
              </w:rPr>
              <w:tab/>
              <w:t>PDU session establishment failure;</w:t>
            </w:r>
          </w:p>
          <w:p w14:paraId="4E727EC7" w14:textId="4D685298" w:rsidR="006E7C7C" w:rsidRDefault="006E7C7C" w:rsidP="006E7C7C">
            <w:pPr>
              <w:rPr>
                <w:lang w:eastAsia="zh-CN"/>
              </w:rPr>
            </w:pPr>
            <w:r>
              <w:rPr>
                <w:lang w:eastAsia="zh-CN"/>
              </w:rPr>
              <w:t>#2</w:t>
            </w:r>
            <w:r>
              <w:rPr>
                <w:lang w:eastAsia="zh-CN"/>
              </w:rPr>
              <w:tab/>
              <w:t xml:space="preserve">TLS connection establishment failure; </w:t>
            </w:r>
          </w:p>
          <w:p w14:paraId="5D659BC2" w14:textId="1976689E" w:rsidR="006E7C7C" w:rsidRPr="006E7C7C" w:rsidRDefault="006E7C7C" w:rsidP="006E7C7C">
            <w:pPr>
              <w:rPr>
                <w:lang w:eastAsia="zh-CN"/>
              </w:rPr>
            </w:pPr>
            <w:r>
              <w:rPr>
                <w:lang w:eastAsia="zh-CN"/>
              </w:rPr>
              <w:t>#3</w:t>
            </w:r>
            <w:r>
              <w:rPr>
                <w:lang w:eastAsia="zh-CN"/>
              </w:rPr>
              <w:tab/>
              <w:t xml:space="preserve">LCS-UP connection binding procedure </w:t>
            </w:r>
            <w:proofErr w:type="gramStart"/>
            <w:r>
              <w:rPr>
                <w:lang w:eastAsia="zh-CN"/>
              </w:rPr>
              <w:t>failure</w:t>
            </w:r>
            <w:proofErr w:type="gramEnd"/>
            <w:r>
              <w:rPr>
                <w:lang w:eastAsia="zh-CN"/>
              </w:rPr>
              <w:t>.</w:t>
            </w:r>
          </w:p>
          <w:p w14:paraId="7BD76C5E" w14:textId="0AC9F74E" w:rsidR="00B65DEF" w:rsidRDefault="00B65DEF" w:rsidP="00766D41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If the</w:t>
            </w:r>
            <w:r w:rsidRPr="00BF0CC7">
              <w:t xml:space="preserve"> </w:t>
            </w:r>
            <w:r w:rsidRPr="00BF0CC7">
              <w:rPr>
                <w:lang w:eastAsia="zh-CN"/>
              </w:rPr>
              <w:t xml:space="preserve">PDU </w:t>
            </w:r>
            <w:r>
              <w:rPr>
                <w:rFonts w:hint="eastAsia"/>
                <w:lang w:val="en-US" w:eastAsia="zh-CN"/>
              </w:rPr>
              <w:t xml:space="preserve">session </w:t>
            </w:r>
            <w:r>
              <w:rPr>
                <w:lang w:val="en-US" w:eastAsia="zh-CN"/>
              </w:rPr>
              <w:t>connectivity</w:t>
            </w:r>
            <w:r w:rsidRPr="00BF0CC7">
              <w:rPr>
                <w:lang w:eastAsia="zh-CN"/>
              </w:rPr>
              <w:t xml:space="preserve"> fails to be established</w:t>
            </w:r>
            <w:r>
              <w:rPr>
                <w:rFonts w:hint="eastAsia"/>
                <w:lang w:eastAsia="zh-CN"/>
              </w:rPr>
              <w:t xml:space="preserve">, the UE </w:t>
            </w:r>
            <w:r w:rsidRPr="009340C5">
              <w:rPr>
                <w:lang w:val="en-US" w:eastAsia="zh-CN"/>
              </w:rPr>
              <w:t xml:space="preserve">sends a </w:t>
            </w:r>
            <w:r w:rsidRPr="00EF0100">
              <w:t>USER PLANE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r w:rsidR="00EC24C9">
              <w:rPr>
                <w:rFonts w:hint="eastAsia"/>
                <w:lang w:eastAsia="zh-CN"/>
              </w:rPr>
              <w:t>COMMAND</w:t>
            </w:r>
            <w:r w:rsidR="00EC24C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FAILURE</w:t>
            </w:r>
            <w:r w:rsidRPr="009340C5">
              <w:rPr>
                <w:lang w:val="en-US" w:eastAsia="zh-CN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to the LMF via control plane, and the TLS connection establishment procedure will not be performed.</w:t>
            </w:r>
          </w:p>
          <w:p w14:paraId="6D61C1D2" w14:textId="6C633D5B" w:rsidR="00451482" w:rsidRPr="00B65DEF" w:rsidRDefault="00B65DEF" w:rsidP="00B65DEF">
            <w:pPr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If the TLS connection</w:t>
            </w:r>
            <w:r w:rsidRPr="00BF0CC7">
              <w:rPr>
                <w:lang w:eastAsia="zh-CN"/>
              </w:rPr>
              <w:t xml:space="preserve"> fails to be established</w:t>
            </w:r>
            <w:r>
              <w:rPr>
                <w:rFonts w:hint="eastAsia"/>
                <w:lang w:eastAsia="zh-CN"/>
              </w:rPr>
              <w:t xml:space="preserve">, the UE </w:t>
            </w:r>
            <w:r w:rsidRPr="009340C5">
              <w:rPr>
                <w:lang w:val="en-US" w:eastAsia="zh-CN"/>
              </w:rPr>
              <w:t xml:space="preserve">sends a </w:t>
            </w:r>
            <w:r w:rsidRPr="00EF0100">
              <w:t>USER PLANE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r w:rsidR="00EC24C9">
              <w:rPr>
                <w:rFonts w:hint="eastAsia"/>
                <w:lang w:eastAsia="zh-CN"/>
              </w:rPr>
              <w:t>COMMAND</w:t>
            </w:r>
            <w:r w:rsidR="00EC24C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FAILURE</w:t>
            </w:r>
            <w:r w:rsidRPr="009340C5">
              <w:rPr>
                <w:lang w:val="en-US" w:eastAsia="zh-CN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to the LMF via control plane, and the LCS-UP connection binding procedure will not be performed.</w:t>
            </w:r>
          </w:p>
        </w:tc>
      </w:tr>
      <w:tr w:rsidR="00005C60" w14:paraId="769DC9A8" w14:textId="77777777" w:rsidTr="00562CEC">
        <w:tc>
          <w:tcPr>
            <w:tcW w:w="1198" w:type="pct"/>
            <w:vAlign w:val="center"/>
          </w:tcPr>
          <w:p w14:paraId="1507D0BD" w14:textId="42BDF207" w:rsidR="00005C60" w:rsidRPr="004B0564" w:rsidRDefault="00005C60" w:rsidP="00CE3BB9">
            <w:pPr>
              <w:rPr>
                <w:lang w:val="en-US"/>
              </w:rPr>
            </w:pPr>
            <w:r w:rsidRPr="00005C60">
              <w:rPr>
                <w:lang w:val="en-US" w:eastAsia="zh-CN"/>
              </w:rPr>
              <w:t>Compare</w:t>
            </w:r>
            <w:r w:rsidR="003D34AE"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: User plane</w:t>
            </w:r>
            <w:r>
              <w:rPr>
                <w:lang w:val="en-US" w:eastAsia="zh-CN"/>
              </w:rPr>
              <w:t xml:space="preserve"> connection</w:t>
            </w:r>
            <w:r>
              <w:rPr>
                <w:rFonts w:hint="eastAsia"/>
                <w:lang w:val="en-US" w:eastAsia="zh-CN"/>
              </w:rPr>
              <w:t xml:space="preserve"> release procedure</w:t>
            </w:r>
          </w:p>
        </w:tc>
        <w:tc>
          <w:tcPr>
            <w:tcW w:w="1901" w:type="pct"/>
          </w:tcPr>
          <w:p w14:paraId="67DFB082" w14:textId="231B27CA" w:rsidR="00005C60" w:rsidRPr="00DA61B9" w:rsidRDefault="00005C60" w:rsidP="00DA61B9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LMF sends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E4265">
              <w:rPr>
                <w:lang w:val="en-US"/>
              </w:rPr>
              <w:t xml:space="preserve">LCS-UP CONNECTION BINDING </w:t>
            </w:r>
            <w:r>
              <w:rPr>
                <w:rFonts w:hint="eastAsia"/>
                <w:lang w:val="en-US" w:eastAsia="zh-CN"/>
              </w:rPr>
              <w:t>FAILURE</w:t>
            </w:r>
            <w:r w:rsidRPr="000E4265">
              <w:rPr>
                <w:lang w:val="en-US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to the UE, the user plane</w:t>
            </w:r>
            <w:r>
              <w:rPr>
                <w:lang w:val="en-US" w:eastAsia="zh-CN"/>
              </w:rPr>
              <w:t xml:space="preserve"> connection</w:t>
            </w:r>
            <w:r>
              <w:rPr>
                <w:rFonts w:hint="eastAsia"/>
                <w:lang w:val="en-US" w:eastAsia="zh-CN"/>
              </w:rPr>
              <w:t xml:space="preserve"> release procedure will be initiated by the UE or LMF.</w:t>
            </w:r>
          </w:p>
        </w:tc>
        <w:tc>
          <w:tcPr>
            <w:tcW w:w="1901" w:type="pct"/>
          </w:tcPr>
          <w:p w14:paraId="0B8360DE" w14:textId="54D55E48" w:rsidR="00005C60" w:rsidRDefault="00005C60" w:rsidP="005A321C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LMF sends </w:t>
            </w:r>
            <w:r>
              <w:rPr>
                <w:lang w:val="en-US" w:eastAsia="zh-CN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0E4265">
              <w:rPr>
                <w:lang w:val="en-US"/>
              </w:rPr>
              <w:t xml:space="preserve">LCS-UP CONNECTION BINDING </w:t>
            </w:r>
            <w:r>
              <w:rPr>
                <w:rFonts w:hint="eastAsia"/>
                <w:lang w:val="en-US" w:eastAsia="zh-CN"/>
              </w:rPr>
              <w:t>FAILURE</w:t>
            </w:r>
            <w:r w:rsidRPr="000E4265">
              <w:rPr>
                <w:lang w:val="en-US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to the UE, the </w:t>
            </w:r>
            <w:r w:rsidRPr="009340C5">
              <w:rPr>
                <w:lang w:val="en-US" w:eastAsia="zh-CN"/>
              </w:rPr>
              <w:t xml:space="preserve">UE sends a </w:t>
            </w:r>
            <w:r w:rsidRPr="00EF0100">
              <w:t>USER PLANE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FAILURE</w:t>
            </w:r>
            <w:r w:rsidRPr="009340C5">
              <w:rPr>
                <w:lang w:val="en-US" w:eastAsia="zh-CN"/>
              </w:rPr>
              <w:t xml:space="preserve"> message</w:t>
            </w:r>
            <w:r>
              <w:rPr>
                <w:rFonts w:hint="eastAsia"/>
                <w:lang w:val="en-US" w:eastAsia="zh-CN"/>
              </w:rPr>
              <w:t xml:space="preserve"> to the LMF and there is no need to initiate the user plane </w:t>
            </w:r>
            <w:r>
              <w:rPr>
                <w:lang w:val="en-US" w:eastAsia="zh-CN"/>
              </w:rPr>
              <w:t>connection</w:t>
            </w:r>
            <w:r>
              <w:rPr>
                <w:rFonts w:hint="eastAsia"/>
                <w:lang w:val="en-US" w:eastAsia="zh-CN"/>
              </w:rPr>
              <w:t xml:space="preserve"> release procedure.</w:t>
            </w:r>
          </w:p>
        </w:tc>
      </w:tr>
      <w:tr w:rsidR="00005C60" w14:paraId="5F3E4770" w14:textId="77777777" w:rsidTr="00562CEC">
        <w:tc>
          <w:tcPr>
            <w:tcW w:w="1198" w:type="pct"/>
            <w:vAlign w:val="center"/>
          </w:tcPr>
          <w:p w14:paraId="5A890179" w14:textId="2F290C1C" w:rsidR="00005C60" w:rsidRPr="004B0564" w:rsidRDefault="00005C60" w:rsidP="00CE3BB9">
            <w:pPr>
              <w:rPr>
                <w:lang w:val="en-US"/>
              </w:rPr>
            </w:pPr>
            <w:r w:rsidRPr="00005C60">
              <w:rPr>
                <w:lang w:val="en-US" w:eastAsia="zh-CN"/>
              </w:rPr>
              <w:t>Compare</w:t>
            </w:r>
            <w:r w:rsidR="003D34AE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: First DL LCS-UP TRANSPORT message</w:t>
            </w:r>
          </w:p>
        </w:tc>
        <w:tc>
          <w:tcPr>
            <w:tcW w:w="1901" w:type="pct"/>
          </w:tcPr>
          <w:p w14:paraId="550A6A7A" w14:textId="571C2ECF" w:rsidR="00005C60" w:rsidRPr="00DA61B9" w:rsidRDefault="00005C60" w:rsidP="00DA61B9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first DL LCS-UP TRANSPORT </w:t>
            </w:r>
            <w:r>
              <w:rPr>
                <w:lang w:val="en-US" w:eastAsia="zh-CN"/>
              </w:rPr>
              <w:t>message</w:t>
            </w:r>
            <w:r>
              <w:rPr>
                <w:rFonts w:hint="eastAsia"/>
                <w:lang w:val="en-US" w:eastAsia="zh-CN"/>
              </w:rPr>
              <w:t xml:space="preserve"> can be sent </w:t>
            </w:r>
            <w:r w:rsidRPr="000E4265">
              <w:rPr>
                <w:lang w:val="en-US" w:eastAsia="zh-CN"/>
              </w:rPr>
              <w:t>instead of</w:t>
            </w:r>
            <w:r w:rsidRPr="000E4265">
              <w:rPr>
                <w:lang w:val="en-US"/>
              </w:rPr>
              <w:t xml:space="preserve"> the LCS-UP CONNECTION BINDING ACCEPT message</w:t>
            </w:r>
            <w:r>
              <w:rPr>
                <w:rFonts w:hint="eastAsia"/>
                <w:lang w:val="en-US" w:eastAsia="zh-CN"/>
              </w:rPr>
              <w:t xml:space="preserve"> to save one message.</w:t>
            </w:r>
          </w:p>
        </w:tc>
        <w:tc>
          <w:tcPr>
            <w:tcW w:w="1901" w:type="pct"/>
          </w:tcPr>
          <w:p w14:paraId="0BA3BD44" w14:textId="70A79983" w:rsidR="00005C60" w:rsidRDefault="00005C60" w:rsidP="000E4265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first DL LCS-UP TRANSPORT </w:t>
            </w:r>
            <w:r>
              <w:rPr>
                <w:lang w:val="en-US" w:eastAsia="zh-CN"/>
              </w:rPr>
              <w:t>message</w:t>
            </w:r>
            <w:r>
              <w:rPr>
                <w:rFonts w:hint="eastAsia"/>
                <w:lang w:val="en-US" w:eastAsia="zh-CN"/>
              </w:rPr>
              <w:t xml:space="preserve"> may be sent </w:t>
            </w:r>
            <w:r w:rsidRPr="000E4265">
              <w:rPr>
                <w:lang w:val="en-US" w:eastAsia="zh-CN"/>
              </w:rPr>
              <w:t>instead of</w:t>
            </w:r>
            <w:r w:rsidRPr="000E4265">
              <w:rPr>
                <w:lang w:val="en-US"/>
              </w:rPr>
              <w:t xml:space="preserve"> the LCS-UP CONNECTION BINDING ACCEPT message</w:t>
            </w:r>
            <w:r>
              <w:rPr>
                <w:rFonts w:hint="eastAsia"/>
                <w:lang w:val="en-US" w:eastAsia="zh-CN"/>
              </w:rPr>
              <w:t xml:space="preserve"> to save one message.</w:t>
            </w:r>
          </w:p>
        </w:tc>
      </w:tr>
      <w:tr w:rsidR="00005C60" w14:paraId="2DD68CBC" w14:textId="77777777" w:rsidTr="00562CEC">
        <w:tc>
          <w:tcPr>
            <w:tcW w:w="1198" w:type="pct"/>
            <w:vAlign w:val="center"/>
          </w:tcPr>
          <w:p w14:paraId="04C2E809" w14:textId="4164E987" w:rsidR="00005C60" w:rsidRPr="004B0564" w:rsidRDefault="00005C60" w:rsidP="003D34AE">
            <w:pPr>
              <w:rPr>
                <w:lang w:val="en-US"/>
              </w:rPr>
            </w:pPr>
            <w:r w:rsidRPr="00005C60">
              <w:rPr>
                <w:lang w:val="en-US" w:eastAsia="zh-CN"/>
              </w:rPr>
              <w:t>Compare</w:t>
            </w:r>
            <w:r w:rsidR="003D34AE"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val="en-US" w:eastAsia="zh-CN"/>
              </w:rPr>
              <w:t>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 w:rsidRPr="00005C60">
              <w:rPr>
                <w:lang w:val="en-US" w:eastAsia="zh-CN"/>
              </w:rPr>
              <w:t>ime delay</w:t>
            </w:r>
          </w:p>
        </w:tc>
        <w:tc>
          <w:tcPr>
            <w:tcW w:w="1901" w:type="pct"/>
          </w:tcPr>
          <w:p w14:paraId="251B9D9D" w14:textId="4A3D2648" w:rsidR="000E6CAF" w:rsidRDefault="000E6CAF" w:rsidP="000E6CAF">
            <w:pPr>
              <w:rPr>
                <w:vertAlign w:val="subscript"/>
                <w:lang w:val="en-US" w:eastAsia="zh-CN"/>
              </w:rPr>
            </w:pPr>
            <w:r w:rsidRPr="00005C60">
              <w:rPr>
                <w:lang w:val="en-US"/>
              </w:rPr>
              <w:t>T</w:t>
            </w:r>
            <w:r w:rsidRPr="000E6CAF">
              <w:rPr>
                <w:vertAlign w:val="subscript"/>
                <w:lang w:val="en-US"/>
              </w:rPr>
              <w:t>A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 w:rsidRPr="000E6CAF">
              <w:rPr>
                <w:rFonts w:hint="eastAsia"/>
                <w:lang w:val="en-US" w:eastAsia="zh-CN"/>
              </w:rPr>
              <w:t>=</w:t>
            </w:r>
            <w:r w:rsidRPr="00005C60">
              <w:rPr>
                <w:lang w:val="en-US"/>
              </w:rPr>
              <w:t>T</w:t>
            </w:r>
            <w:r w:rsidRPr="000E6CAF">
              <w:rPr>
                <w:vertAlign w:val="subscript"/>
                <w:lang w:val="en-US"/>
              </w:rPr>
              <w:t>A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</w:p>
          <w:p w14:paraId="444C4F5A" w14:textId="180E16C3" w:rsidR="00005C60" w:rsidRPr="00DA61B9" w:rsidRDefault="00005C60" w:rsidP="000E6CAF">
            <w:pPr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005C60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UE</w:t>
            </w:r>
            <w:r>
              <w:rPr>
                <w:lang w:val="en-US"/>
              </w:rPr>
              <w:t xml:space="preserve"> can establish </w:t>
            </w:r>
            <w:r>
              <w:rPr>
                <w:rFonts w:hint="eastAsia"/>
                <w:lang w:val="en-US" w:eastAsia="zh-CN"/>
              </w:rPr>
              <w:t>the</w:t>
            </w:r>
            <w:r w:rsidRPr="00005C60">
              <w:rPr>
                <w:lang w:val="en-US"/>
              </w:rPr>
              <w:t xml:space="preserve"> TLS link while sending message </w:t>
            </w:r>
            <w:r>
              <w:rPr>
                <w:lang w:eastAsia="ko-KR"/>
              </w:rPr>
              <w:t>USER PLANE CONNECTION ESTABLISHMENT ACK</w:t>
            </w:r>
            <w:r w:rsidRPr="00005C60">
              <w:rPr>
                <w:lang w:val="en-US"/>
              </w:rPr>
              <w:t>, assuming that the delay is T</w:t>
            </w:r>
            <w:r w:rsidRPr="000E6CAF">
              <w:rPr>
                <w:vertAlign w:val="subscript"/>
                <w:lang w:val="en-US"/>
              </w:rPr>
              <w:t>A1</w:t>
            </w:r>
            <w:r w:rsidR="000E6CAF">
              <w:rPr>
                <w:rFonts w:hint="eastAsia"/>
                <w:vertAlign w:val="subscript"/>
                <w:lang w:val="en-US" w:eastAsia="zh-CN"/>
              </w:rPr>
              <w:t xml:space="preserve"> </w:t>
            </w:r>
            <w:r w:rsidR="000E6CAF">
              <w:rPr>
                <w:rFonts w:hint="eastAsia"/>
                <w:lang w:eastAsia="zh-CN"/>
              </w:rPr>
              <w:t xml:space="preserve">(containing </w:t>
            </w:r>
            <w:r w:rsidR="00562CEC">
              <w:rPr>
                <w:rFonts w:hint="eastAsia"/>
                <w:lang w:eastAsia="zh-CN"/>
              </w:rPr>
              <w:t xml:space="preserve">the time of </w:t>
            </w:r>
            <w:r w:rsidR="000E6CAF">
              <w:rPr>
                <w:rFonts w:hint="eastAsia"/>
                <w:lang w:eastAsia="zh-CN"/>
              </w:rPr>
              <w:t>TLS establishment procedure and binding procedure)</w:t>
            </w:r>
            <w:r w:rsidR="000E6CAF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901" w:type="pct"/>
          </w:tcPr>
          <w:p w14:paraId="233BDF00" w14:textId="77777777" w:rsidR="00005C60" w:rsidRDefault="000E6CAF" w:rsidP="000E4265">
            <w:pPr>
              <w:rPr>
                <w:vertAlign w:val="subscript"/>
                <w:lang w:val="en-US" w:eastAsia="zh-CN"/>
              </w:rPr>
            </w:pPr>
            <w:r w:rsidRPr="00005C60">
              <w:rPr>
                <w:lang w:val="en-US"/>
              </w:rPr>
              <w:t>T</w:t>
            </w:r>
            <w:r w:rsidRPr="000E6CAF">
              <w:rPr>
                <w:vertAlign w:val="subscript"/>
                <w:lang w:val="en-US"/>
              </w:rPr>
              <w:t>A</w:t>
            </w:r>
            <w:r>
              <w:rPr>
                <w:rFonts w:hint="eastAsia"/>
                <w:vertAlign w:val="subscript"/>
                <w:lang w:val="en-US" w:eastAsia="zh-CN"/>
              </w:rPr>
              <w:t>2</w:t>
            </w:r>
            <w:r w:rsidRPr="000E6CAF">
              <w:rPr>
                <w:rFonts w:hint="eastAsia"/>
                <w:lang w:val="en-US" w:eastAsia="zh-CN"/>
              </w:rPr>
              <w:t>=</w:t>
            </w:r>
            <w:r w:rsidRPr="00005C60">
              <w:rPr>
                <w:lang w:val="en-US"/>
              </w:rPr>
              <w:t>T</w:t>
            </w:r>
            <w:r w:rsidRPr="000E6CAF">
              <w:rPr>
                <w:vertAlign w:val="subscript"/>
                <w:lang w:val="en-US"/>
              </w:rPr>
              <w:t>A</w:t>
            </w:r>
            <w:r>
              <w:rPr>
                <w:rFonts w:hint="eastAsia"/>
                <w:vertAlign w:val="subscript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+</w:t>
            </w:r>
            <w:r w:rsidRPr="00005C60">
              <w:rPr>
                <w:lang w:val="en-US"/>
              </w:rPr>
              <w:t>T</w:t>
            </w:r>
            <w:r w:rsidRPr="000E6CAF">
              <w:rPr>
                <w:rFonts w:hint="eastAsia"/>
                <w:vertAlign w:val="subscript"/>
                <w:lang w:val="en-US" w:eastAsia="zh-CN"/>
              </w:rPr>
              <w:t>NAS</w:t>
            </w:r>
          </w:p>
          <w:p w14:paraId="3E8CFE5F" w14:textId="5A74D270" w:rsidR="000E6CAF" w:rsidRPr="000E6CAF" w:rsidRDefault="000E6CAF" w:rsidP="000E6CAF">
            <w:pPr>
              <w:rPr>
                <w:lang w:eastAsia="zh-CN"/>
              </w:rPr>
            </w:pPr>
            <w:r w:rsidRPr="000E6CAF"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a</w:t>
            </w:r>
            <w:r w:rsidRPr="004B0564">
              <w:rPr>
                <w:lang w:val="en-US"/>
              </w:rPr>
              <w:t>lternative</w:t>
            </w:r>
            <w:r>
              <w:rPr>
                <w:rFonts w:hint="eastAsia"/>
                <w:lang w:val="en-US" w:eastAsia="zh-CN"/>
              </w:rPr>
              <w:t xml:space="preserve"> 2, after the </w:t>
            </w:r>
            <w:r>
              <w:rPr>
                <w:rFonts w:hint="eastAsia"/>
                <w:lang w:eastAsia="zh-CN"/>
              </w:rPr>
              <w:t xml:space="preserve">TLS establishment procedure and binding procedure, </w:t>
            </w:r>
            <w:r w:rsidRPr="000E6CAF">
              <w:rPr>
                <w:lang w:eastAsia="zh-CN"/>
              </w:rPr>
              <w:t>the LMF should wait for the</w:t>
            </w:r>
            <w:r>
              <w:rPr>
                <w:rFonts w:hint="eastAsia"/>
                <w:lang w:eastAsia="zh-CN"/>
              </w:rPr>
              <w:t xml:space="preserve"> UE</w:t>
            </w:r>
            <w:r w:rsidRPr="000E6CAF">
              <w:rPr>
                <w:lang w:eastAsia="zh-CN"/>
              </w:rPr>
              <w:t xml:space="preserve"> to transmit a NAS message (USER PLANE CONNECTION establishment COMPLETE).</w:t>
            </w:r>
          </w:p>
        </w:tc>
      </w:tr>
    </w:tbl>
    <w:p w14:paraId="62252F8F" w14:textId="77777777" w:rsidR="000E4265" w:rsidRDefault="000E4265" w:rsidP="000E4265">
      <w:pPr>
        <w:rPr>
          <w:lang w:val="en-US" w:eastAsia="zh-CN"/>
        </w:rPr>
      </w:pPr>
    </w:p>
    <w:p w14:paraId="0EE31C18" w14:textId="017F25F0" w:rsidR="000738F1" w:rsidRPr="00F34021" w:rsidRDefault="000738F1" w:rsidP="00F34021">
      <w:pPr>
        <w:pStyle w:val="1"/>
        <w:rPr>
          <w:lang w:val="en-US" w:eastAsia="ko-KR"/>
        </w:rPr>
      </w:pPr>
      <w:r w:rsidRPr="00F34021">
        <w:rPr>
          <w:lang w:val="en-US" w:eastAsia="ko-KR"/>
        </w:rPr>
        <w:t>3. Conclusions</w:t>
      </w:r>
    </w:p>
    <w:p w14:paraId="4D788F44" w14:textId="204E8921" w:rsidR="0027051F" w:rsidRDefault="0027051F" w:rsidP="000738F1">
      <w:pPr>
        <w:rPr>
          <w:lang w:val="en-US" w:eastAsia="zh-CN"/>
        </w:rPr>
      </w:pPr>
      <w:r w:rsidRPr="00DA2ACA">
        <w:rPr>
          <w:lang w:val="en-US" w:eastAsia="ko-KR"/>
        </w:rPr>
        <w:t xml:space="preserve">It is proposed that CT1 considers the alternatives and </w:t>
      </w:r>
      <w:r>
        <w:rPr>
          <w:rFonts w:hint="eastAsia"/>
          <w:lang w:val="en-US" w:eastAsia="zh-CN"/>
        </w:rPr>
        <w:t>makes a decision.</w:t>
      </w:r>
      <w:r w:rsidRPr="0027051F"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 w:rsidRPr="001A0998">
        <w:rPr>
          <w:lang w:eastAsia="zh-CN"/>
        </w:rPr>
        <w:t xml:space="preserve">he </w:t>
      </w:r>
      <w:r>
        <w:rPr>
          <w:rFonts w:hint="eastAsia"/>
          <w:lang w:val="en-US" w:eastAsia="zh-CN"/>
        </w:rPr>
        <w:t>a</w:t>
      </w:r>
      <w:r w:rsidRPr="004B0564">
        <w:rPr>
          <w:lang w:val="en-US"/>
        </w:rPr>
        <w:t>lternative</w:t>
      </w:r>
      <w:r>
        <w:rPr>
          <w:rFonts w:hint="eastAsia"/>
          <w:lang w:val="en-US" w:eastAsia="zh-CN"/>
        </w:rPr>
        <w:t>1</w:t>
      </w:r>
      <w:r w:rsidRPr="001A0998">
        <w:rPr>
          <w:lang w:eastAsia="zh-CN"/>
        </w:rPr>
        <w:t xml:space="preserve"> is captured in C1-</w:t>
      </w:r>
      <w:proofErr w:type="gramStart"/>
      <w:r w:rsidRPr="001A0998">
        <w:rPr>
          <w:lang w:eastAsia="zh-CN"/>
        </w:rPr>
        <w:t>24</w:t>
      </w:r>
      <w:r w:rsidR="00D52BCD">
        <w:rPr>
          <w:rFonts w:hint="eastAsia"/>
          <w:lang w:eastAsia="zh-CN"/>
        </w:rPr>
        <w:t>3432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the </w:t>
      </w:r>
      <w:r>
        <w:rPr>
          <w:rFonts w:hint="eastAsia"/>
          <w:lang w:val="en-US" w:eastAsia="zh-CN"/>
        </w:rPr>
        <w:t>a</w:t>
      </w:r>
      <w:r w:rsidRPr="004B0564">
        <w:rPr>
          <w:lang w:val="en-US"/>
        </w:rPr>
        <w:t>lternative</w:t>
      </w:r>
      <w:r w:rsidR="00C90025">
        <w:rPr>
          <w:rFonts w:hint="eastAsia"/>
          <w:lang w:val="en-US" w:eastAsia="zh-CN"/>
        </w:rPr>
        <w:t>2</w:t>
      </w:r>
      <w:r w:rsidRPr="001A0998">
        <w:rPr>
          <w:lang w:eastAsia="zh-CN"/>
        </w:rPr>
        <w:t xml:space="preserve"> is captured in C1-24</w:t>
      </w:r>
      <w:r w:rsidR="00D52BCD">
        <w:rPr>
          <w:rFonts w:hint="eastAsia"/>
          <w:lang w:eastAsia="zh-CN"/>
        </w:rPr>
        <w:t>3434</w:t>
      </w:r>
      <w:r>
        <w:rPr>
          <w:rFonts w:hint="eastAsia"/>
          <w:lang w:eastAsia="zh-CN"/>
        </w:rPr>
        <w:t xml:space="preserve">, </w:t>
      </w:r>
      <w:r w:rsidRPr="001A0998">
        <w:rPr>
          <w:lang w:eastAsia="zh-CN"/>
        </w:rPr>
        <w:t>C1-24</w:t>
      </w:r>
      <w:r w:rsidR="00D52BCD">
        <w:rPr>
          <w:rFonts w:hint="eastAsia"/>
          <w:lang w:eastAsia="zh-CN"/>
        </w:rPr>
        <w:t>3435</w:t>
      </w:r>
      <w:r>
        <w:rPr>
          <w:rFonts w:hint="eastAsia"/>
          <w:lang w:eastAsia="zh-CN"/>
        </w:rPr>
        <w:t xml:space="preserve"> and LS </w:t>
      </w:r>
      <w:r w:rsidRPr="001A0998">
        <w:rPr>
          <w:lang w:eastAsia="zh-CN"/>
        </w:rPr>
        <w:t>C1-24</w:t>
      </w:r>
      <w:r w:rsidR="00D52BCD">
        <w:rPr>
          <w:rFonts w:hint="eastAsia"/>
          <w:lang w:eastAsia="zh-CN"/>
        </w:rPr>
        <w:t>34</w:t>
      </w:r>
      <w:bookmarkStart w:id="14" w:name="_GoBack"/>
      <w:bookmarkEnd w:id="14"/>
      <w:r w:rsidR="00D52BCD">
        <w:rPr>
          <w:rFonts w:hint="eastAsia"/>
          <w:lang w:eastAsia="zh-CN"/>
        </w:rPr>
        <w:t>33</w:t>
      </w:r>
      <w:r>
        <w:rPr>
          <w:rFonts w:hint="eastAsia"/>
          <w:lang w:eastAsia="zh-CN"/>
        </w:rPr>
        <w:t>.</w:t>
      </w:r>
      <w:bookmarkEnd w:id="3"/>
    </w:p>
    <w:sectPr w:rsidR="0027051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BA9D98" w14:textId="77777777" w:rsidR="001346FB" w:rsidRDefault="001346FB">
      <w:r>
        <w:separator/>
      </w:r>
    </w:p>
  </w:endnote>
  <w:endnote w:type="continuationSeparator" w:id="0">
    <w:p w14:paraId="7CF13CB4" w14:textId="77777777" w:rsidR="001346FB" w:rsidRDefault="00134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811F0" w14:textId="77777777" w:rsidR="001346FB" w:rsidRDefault="001346FB">
      <w:r>
        <w:separator/>
      </w:r>
    </w:p>
  </w:footnote>
  <w:footnote w:type="continuationSeparator" w:id="0">
    <w:p w14:paraId="3ED8C1C2" w14:textId="77777777" w:rsidR="001346FB" w:rsidRDefault="00134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333374"/>
    <w:multiLevelType w:val="multilevel"/>
    <w:tmpl w:val="6DC82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1E4279A"/>
    <w:multiLevelType w:val="hybridMultilevel"/>
    <w:tmpl w:val="3A564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41633"/>
    <w:multiLevelType w:val="hybridMultilevel"/>
    <w:tmpl w:val="178CD2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613A7"/>
    <w:multiLevelType w:val="multilevel"/>
    <w:tmpl w:val="5F72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C0794"/>
    <w:multiLevelType w:val="hybridMultilevel"/>
    <w:tmpl w:val="C220E19E"/>
    <w:lvl w:ilvl="0" w:tplc="37DC6E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3455"/>
    <w:rsid w:val="00005C60"/>
    <w:rsid w:val="0000608D"/>
    <w:rsid w:val="00024CDC"/>
    <w:rsid w:val="000269D7"/>
    <w:rsid w:val="00033397"/>
    <w:rsid w:val="00033970"/>
    <w:rsid w:val="00035DBD"/>
    <w:rsid w:val="00037118"/>
    <w:rsid w:val="00040095"/>
    <w:rsid w:val="00040588"/>
    <w:rsid w:val="00043817"/>
    <w:rsid w:val="00046E34"/>
    <w:rsid w:val="00051834"/>
    <w:rsid w:val="00054A22"/>
    <w:rsid w:val="00062023"/>
    <w:rsid w:val="000655A6"/>
    <w:rsid w:val="00065D40"/>
    <w:rsid w:val="00070944"/>
    <w:rsid w:val="00071F0F"/>
    <w:rsid w:val="00072013"/>
    <w:rsid w:val="000738F1"/>
    <w:rsid w:val="000746FE"/>
    <w:rsid w:val="00074B8E"/>
    <w:rsid w:val="00074B9D"/>
    <w:rsid w:val="00076F27"/>
    <w:rsid w:val="00080512"/>
    <w:rsid w:val="00080DE6"/>
    <w:rsid w:val="000864E7"/>
    <w:rsid w:val="00086D3A"/>
    <w:rsid w:val="00091761"/>
    <w:rsid w:val="00093F69"/>
    <w:rsid w:val="000A7091"/>
    <w:rsid w:val="000A7AFD"/>
    <w:rsid w:val="000B5D9E"/>
    <w:rsid w:val="000C47C3"/>
    <w:rsid w:val="000D333B"/>
    <w:rsid w:val="000D43CE"/>
    <w:rsid w:val="000D58AB"/>
    <w:rsid w:val="000D678B"/>
    <w:rsid w:val="000E2821"/>
    <w:rsid w:val="000E4265"/>
    <w:rsid w:val="000E6CAF"/>
    <w:rsid w:val="000E7E5C"/>
    <w:rsid w:val="000F40F2"/>
    <w:rsid w:val="00102053"/>
    <w:rsid w:val="00103970"/>
    <w:rsid w:val="0010619B"/>
    <w:rsid w:val="001063AA"/>
    <w:rsid w:val="001138CE"/>
    <w:rsid w:val="00124210"/>
    <w:rsid w:val="00133525"/>
    <w:rsid w:val="001346FB"/>
    <w:rsid w:val="001416B9"/>
    <w:rsid w:val="00146AD3"/>
    <w:rsid w:val="00164B95"/>
    <w:rsid w:val="00166B6B"/>
    <w:rsid w:val="001950D9"/>
    <w:rsid w:val="001A4C42"/>
    <w:rsid w:val="001A4F01"/>
    <w:rsid w:val="001A7420"/>
    <w:rsid w:val="001B2CC6"/>
    <w:rsid w:val="001B5343"/>
    <w:rsid w:val="001B5C05"/>
    <w:rsid w:val="001B6637"/>
    <w:rsid w:val="001C054A"/>
    <w:rsid w:val="001C191B"/>
    <w:rsid w:val="001C21C3"/>
    <w:rsid w:val="001C30CA"/>
    <w:rsid w:val="001D02C2"/>
    <w:rsid w:val="001F0C1D"/>
    <w:rsid w:val="001F1132"/>
    <w:rsid w:val="001F168B"/>
    <w:rsid w:val="001F25B6"/>
    <w:rsid w:val="001F549B"/>
    <w:rsid w:val="002211C5"/>
    <w:rsid w:val="00221940"/>
    <w:rsid w:val="00221946"/>
    <w:rsid w:val="002347A2"/>
    <w:rsid w:val="00237946"/>
    <w:rsid w:val="002470EF"/>
    <w:rsid w:val="002473DC"/>
    <w:rsid w:val="002675F0"/>
    <w:rsid w:val="00267A65"/>
    <w:rsid w:val="0027051F"/>
    <w:rsid w:val="00271E9A"/>
    <w:rsid w:val="002733F3"/>
    <w:rsid w:val="002760EE"/>
    <w:rsid w:val="002830BC"/>
    <w:rsid w:val="00285098"/>
    <w:rsid w:val="002A283E"/>
    <w:rsid w:val="002A3C9E"/>
    <w:rsid w:val="002B0538"/>
    <w:rsid w:val="002B4FAD"/>
    <w:rsid w:val="002B6339"/>
    <w:rsid w:val="002D0509"/>
    <w:rsid w:val="002D1CD6"/>
    <w:rsid w:val="002D60F2"/>
    <w:rsid w:val="002E00EE"/>
    <w:rsid w:val="002E0D83"/>
    <w:rsid w:val="002E29A5"/>
    <w:rsid w:val="002F1249"/>
    <w:rsid w:val="002F1CE7"/>
    <w:rsid w:val="002F1D70"/>
    <w:rsid w:val="003118B8"/>
    <w:rsid w:val="003167C0"/>
    <w:rsid w:val="003172DC"/>
    <w:rsid w:val="00323787"/>
    <w:rsid w:val="00342CDE"/>
    <w:rsid w:val="00347623"/>
    <w:rsid w:val="00350CBE"/>
    <w:rsid w:val="0035462D"/>
    <w:rsid w:val="00356555"/>
    <w:rsid w:val="00360B9D"/>
    <w:rsid w:val="00373053"/>
    <w:rsid w:val="003758C7"/>
    <w:rsid w:val="003765B8"/>
    <w:rsid w:val="00396217"/>
    <w:rsid w:val="003A6A07"/>
    <w:rsid w:val="003A759F"/>
    <w:rsid w:val="003A7763"/>
    <w:rsid w:val="003C0922"/>
    <w:rsid w:val="003C3971"/>
    <w:rsid w:val="003C5E03"/>
    <w:rsid w:val="003D237C"/>
    <w:rsid w:val="003D34AE"/>
    <w:rsid w:val="003D3719"/>
    <w:rsid w:val="003E351F"/>
    <w:rsid w:val="003E5095"/>
    <w:rsid w:val="003F6E4D"/>
    <w:rsid w:val="003F724B"/>
    <w:rsid w:val="00406F20"/>
    <w:rsid w:val="004071F4"/>
    <w:rsid w:val="00415B3A"/>
    <w:rsid w:val="004208E2"/>
    <w:rsid w:val="00423334"/>
    <w:rsid w:val="00426723"/>
    <w:rsid w:val="004345EC"/>
    <w:rsid w:val="004432FD"/>
    <w:rsid w:val="00451482"/>
    <w:rsid w:val="004518E8"/>
    <w:rsid w:val="00457A4C"/>
    <w:rsid w:val="00460844"/>
    <w:rsid w:val="00463C19"/>
    <w:rsid w:val="00465515"/>
    <w:rsid w:val="00466509"/>
    <w:rsid w:val="0047265F"/>
    <w:rsid w:val="00481859"/>
    <w:rsid w:val="00494C34"/>
    <w:rsid w:val="0049751D"/>
    <w:rsid w:val="004B0564"/>
    <w:rsid w:val="004C30AC"/>
    <w:rsid w:val="004C43DA"/>
    <w:rsid w:val="004D0504"/>
    <w:rsid w:val="004D3578"/>
    <w:rsid w:val="004D3DF0"/>
    <w:rsid w:val="004D4361"/>
    <w:rsid w:val="004E16F4"/>
    <w:rsid w:val="004E213A"/>
    <w:rsid w:val="004E2905"/>
    <w:rsid w:val="004E2C8E"/>
    <w:rsid w:val="004E5949"/>
    <w:rsid w:val="004F0988"/>
    <w:rsid w:val="004F3340"/>
    <w:rsid w:val="004F58F6"/>
    <w:rsid w:val="004F7B7D"/>
    <w:rsid w:val="004F7C58"/>
    <w:rsid w:val="005232CA"/>
    <w:rsid w:val="00523503"/>
    <w:rsid w:val="00523E87"/>
    <w:rsid w:val="00527A61"/>
    <w:rsid w:val="00531759"/>
    <w:rsid w:val="0053388B"/>
    <w:rsid w:val="00535773"/>
    <w:rsid w:val="00540E0D"/>
    <w:rsid w:val="00543E6C"/>
    <w:rsid w:val="00546E22"/>
    <w:rsid w:val="00550122"/>
    <w:rsid w:val="00551F33"/>
    <w:rsid w:val="00555F8D"/>
    <w:rsid w:val="0056096F"/>
    <w:rsid w:val="00562CEC"/>
    <w:rsid w:val="005647EA"/>
    <w:rsid w:val="00565087"/>
    <w:rsid w:val="00567A0B"/>
    <w:rsid w:val="00570A63"/>
    <w:rsid w:val="00577DE7"/>
    <w:rsid w:val="00582995"/>
    <w:rsid w:val="00582D65"/>
    <w:rsid w:val="00587840"/>
    <w:rsid w:val="00596477"/>
    <w:rsid w:val="00597B11"/>
    <w:rsid w:val="005A17BB"/>
    <w:rsid w:val="005A321C"/>
    <w:rsid w:val="005A785D"/>
    <w:rsid w:val="005B567A"/>
    <w:rsid w:val="005B5B62"/>
    <w:rsid w:val="005C01EF"/>
    <w:rsid w:val="005D1466"/>
    <w:rsid w:val="005D2E01"/>
    <w:rsid w:val="005D7526"/>
    <w:rsid w:val="005E1C8A"/>
    <w:rsid w:val="005E39EE"/>
    <w:rsid w:val="005E4BB2"/>
    <w:rsid w:val="005F4528"/>
    <w:rsid w:val="005F6772"/>
    <w:rsid w:val="005F74CC"/>
    <w:rsid w:val="005F788A"/>
    <w:rsid w:val="00602AEA"/>
    <w:rsid w:val="00614FDF"/>
    <w:rsid w:val="00624851"/>
    <w:rsid w:val="00631DEB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86101"/>
    <w:rsid w:val="006900F9"/>
    <w:rsid w:val="0069019A"/>
    <w:rsid w:val="006912E9"/>
    <w:rsid w:val="006929FF"/>
    <w:rsid w:val="006A323F"/>
    <w:rsid w:val="006A7CD4"/>
    <w:rsid w:val="006B30D0"/>
    <w:rsid w:val="006C3D95"/>
    <w:rsid w:val="006E4D6D"/>
    <w:rsid w:val="006E5C86"/>
    <w:rsid w:val="006E7C7C"/>
    <w:rsid w:val="00701116"/>
    <w:rsid w:val="00702AEF"/>
    <w:rsid w:val="00703E94"/>
    <w:rsid w:val="0071174C"/>
    <w:rsid w:val="00713C44"/>
    <w:rsid w:val="00722B46"/>
    <w:rsid w:val="00722E1D"/>
    <w:rsid w:val="00724252"/>
    <w:rsid w:val="00725572"/>
    <w:rsid w:val="00734A5B"/>
    <w:rsid w:val="00737261"/>
    <w:rsid w:val="0074026F"/>
    <w:rsid w:val="007429F6"/>
    <w:rsid w:val="00744E76"/>
    <w:rsid w:val="00754959"/>
    <w:rsid w:val="00765EA3"/>
    <w:rsid w:val="00766D41"/>
    <w:rsid w:val="00772784"/>
    <w:rsid w:val="00774DA4"/>
    <w:rsid w:val="007772C1"/>
    <w:rsid w:val="0078087F"/>
    <w:rsid w:val="00781F0F"/>
    <w:rsid w:val="007878A0"/>
    <w:rsid w:val="0079104C"/>
    <w:rsid w:val="00794E49"/>
    <w:rsid w:val="007957C0"/>
    <w:rsid w:val="007A7E7F"/>
    <w:rsid w:val="007B600E"/>
    <w:rsid w:val="007B654F"/>
    <w:rsid w:val="007B6C0D"/>
    <w:rsid w:val="007C38BA"/>
    <w:rsid w:val="007C763E"/>
    <w:rsid w:val="007C7BE8"/>
    <w:rsid w:val="007D0662"/>
    <w:rsid w:val="007D2C27"/>
    <w:rsid w:val="007D5B08"/>
    <w:rsid w:val="007F0F4A"/>
    <w:rsid w:val="008002EF"/>
    <w:rsid w:val="008028A4"/>
    <w:rsid w:val="008229A3"/>
    <w:rsid w:val="00822F3B"/>
    <w:rsid w:val="00830747"/>
    <w:rsid w:val="00831403"/>
    <w:rsid w:val="008351F0"/>
    <w:rsid w:val="008368CA"/>
    <w:rsid w:val="00860663"/>
    <w:rsid w:val="00871B8C"/>
    <w:rsid w:val="00875B99"/>
    <w:rsid w:val="008768CA"/>
    <w:rsid w:val="008814AE"/>
    <w:rsid w:val="00882DD0"/>
    <w:rsid w:val="00885077"/>
    <w:rsid w:val="008877F3"/>
    <w:rsid w:val="008A4083"/>
    <w:rsid w:val="008B394F"/>
    <w:rsid w:val="008C2841"/>
    <w:rsid w:val="008C384C"/>
    <w:rsid w:val="008C573C"/>
    <w:rsid w:val="008D49A3"/>
    <w:rsid w:val="008E2D68"/>
    <w:rsid w:val="008E4918"/>
    <w:rsid w:val="008E6756"/>
    <w:rsid w:val="008F24A1"/>
    <w:rsid w:val="008F4232"/>
    <w:rsid w:val="008F4FCF"/>
    <w:rsid w:val="0090271F"/>
    <w:rsid w:val="00902E23"/>
    <w:rsid w:val="00907CBE"/>
    <w:rsid w:val="009114D7"/>
    <w:rsid w:val="00912401"/>
    <w:rsid w:val="0091348E"/>
    <w:rsid w:val="009138A5"/>
    <w:rsid w:val="009172A0"/>
    <w:rsid w:val="00917CCB"/>
    <w:rsid w:val="009267DE"/>
    <w:rsid w:val="00927905"/>
    <w:rsid w:val="00933FB0"/>
    <w:rsid w:val="009340C5"/>
    <w:rsid w:val="00935B73"/>
    <w:rsid w:val="009409B8"/>
    <w:rsid w:val="00941A47"/>
    <w:rsid w:val="00942EC2"/>
    <w:rsid w:val="0095297D"/>
    <w:rsid w:val="00962314"/>
    <w:rsid w:val="00981156"/>
    <w:rsid w:val="009872AF"/>
    <w:rsid w:val="00993C28"/>
    <w:rsid w:val="00995C71"/>
    <w:rsid w:val="009A1616"/>
    <w:rsid w:val="009A6BBC"/>
    <w:rsid w:val="009B1F39"/>
    <w:rsid w:val="009C1090"/>
    <w:rsid w:val="009C2D0F"/>
    <w:rsid w:val="009C49DC"/>
    <w:rsid w:val="009C5CB7"/>
    <w:rsid w:val="009C7D48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356E7"/>
    <w:rsid w:val="00A42E90"/>
    <w:rsid w:val="00A51BA5"/>
    <w:rsid w:val="00A53724"/>
    <w:rsid w:val="00A56066"/>
    <w:rsid w:val="00A56423"/>
    <w:rsid w:val="00A62E69"/>
    <w:rsid w:val="00A63341"/>
    <w:rsid w:val="00A65890"/>
    <w:rsid w:val="00A7178E"/>
    <w:rsid w:val="00A71D6D"/>
    <w:rsid w:val="00A73129"/>
    <w:rsid w:val="00A778CA"/>
    <w:rsid w:val="00A82346"/>
    <w:rsid w:val="00A823D9"/>
    <w:rsid w:val="00A8335C"/>
    <w:rsid w:val="00A90BA4"/>
    <w:rsid w:val="00A92BA1"/>
    <w:rsid w:val="00A93A26"/>
    <w:rsid w:val="00A93EF0"/>
    <w:rsid w:val="00A95A32"/>
    <w:rsid w:val="00A96590"/>
    <w:rsid w:val="00AA09C6"/>
    <w:rsid w:val="00AA0B3C"/>
    <w:rsid w:val="00AB10A5"/>
    <w:rsid w:val="00AB4A5D"/>
    <w:rsid w:val="00AC3C3A"/>
    <w:rsid w:val="00AC6BC6"/>
    <w:rsid w:val="00AC72C4"/>
    <w:rsid w:val="00AC752C"/>
    <w:rsid w:val="00AE0F0C"/>
    <w:rsid w:val="00AE65E2"/>
    <w:rsid w:val="00AF1460"/>
    <w:rsid w:val="00AF2095"/>
    <w:rsid w:val="00AF4530"/>
    <w:rsid w:val="00B02E06"/>
    <w:rsid w:val="00B043D3"/>
    <w:rsid w:val="00B15449"/>
    <w:rsid w:val="00B22A29"/>
    <w:rsid w:val="00B23386"/>
    <w:rsid w:val="00B26F4D"/>
    <w:rsid w:val="00B27A42"/>
    <w:rsid w:val="00B30C4C"/>
    <w:rsid w:val="00B37AC5"/>
    <w:rsid w:val="00B51935"/>
    <w:rsid w:val="00B56F29"/>
    <w:rsid w:val="00B61D39"/>
    <w:rsid w:val="00B62E96"/>
    <w:rsid w:val="00B64D06"/>
    <w:rsid w:val="00B65DEF"/>
    <w:rsid w:val="00B66B1F"/>
    <w:rsid w:val="00B670AE"/>
    <w:rsid w:val="00B724A5"/>
    <w:rsid w:val="00B724F1"/>
    <w:rsid w:val="00B83031"/>
    <w:rsid w:val="00B85B0A"/>
    <w:rsid w:val="00B9158B"/>
    <w:rsid w:val="00B93086"/>
    <w:rsid w:val="00B93F4F"/>
    <w:rsid w:val="00B975E3"/>
    <w:rsid w:val="00BA19ED"/>
    <w:rsid w:val="00BA49E1"/>
    <w:rsid w:val="00BA4B8D"/>
    <w:rsid w:val="00BA4E6E"/>
    <w:rsid w:val="00BC0F7D"/>
    <w:rsid w:val="00BC4EFE"/>
    <w:rsid w:val="00BD1AA6"/>
    <w:rsid w:val="00BD4E0F"/>
    <w:rsid w:val="00BD62C3"/>
    <w:rsid w:val="00BD7D31"/>
    <w:rsid w:val="00BE3255"/>
    <w:rsid w:val="00BE36C1"/>
    <w:rsid w:val="00BF0CC7"/>
    <w:rsid w:val="00BF128E"/>
    <w:rsid w:val="00BF356B"/>
    <w:rsid w:val="00BF6408"/>
    <w:rsid w:val="00C074DD"/>
    <w:rsid w:val="00C075C2"/>
    <w:rsid w:val="00C10F97"/>
    <w:rsid w:val="00C1496A"/>
    <w:rsid w:val="00C24477"/>
    <w:rsid w:val="00C254F1"/>
    <w:rsid w:val="00C2677E"/>
    <w:rsid w:val="00C30938"/>
    <w:rsid w:val="00C32D2D"/>
    <w:rsid w:val="00C33079"/>
    <w:rsid w:val="00C37A3D"/>
    <w:rsid w:val="00C45231"/>
    <w:rsid w:val="00C45D0C"/>
    <w:rsid w:val="00C551FF"/>
    <w:rsid w:val="00C65A15"/>
    <w:rsid w:val="00C72833"/>
    <w:rsid w:val="00C80529"/>
    <w:rsid w:val="00C80F1D"/>
    <w:rsid w:val="00C83548"/>
    <w:rsid w:val="00C86D9B"/>
    <w:rsid w:val="00C90025"/>
    <w:rsid w:val="00C91962"/>
    <w:rsid w:val="00C93F40"/>
    <w:rsid w:val="00C95D28"/>
    <w:rsid w:val="00CA0575"/>
    <w:rsid w:val="00CA3D0C"/>
    <w:rsid w:val="00CA57A6"/>
    <w:rsid w:val="00CA7F59"/>
    <w:rsid w:val="00CB254E"/>
    <w:rsid w:val="00CB3406"/>
    <w:rsid w:val="00CB54F9"/>
    <w:rsid w:val="00CB6F2C"/>
    <w:rsid w:val="00CC2BC6"/>
    <w:rsid w:val="00CC3294"/>
    <w:rsid w:val="00CC6480"/>
    <w:rsid w:val="00CD0AAF"/>
    <w:rsid w:val="00CD4C97"/>
    <w:rsid w:val="00CE3BB9"/>
    <w:rsid w:val="00CE466C"/>
    <w:rsid w:val="00D008F6"/>
    <w:rsid w:val="00D00945"/>
    <w:rsid w:val="00D01489"/>
    <w:rsid w:val="00D02E1C"/>
    <w:rsid w:val="00D0654D"/>
    <w:rsid w:val="00D15FD4"/>
    <w:rsid w:val="00D17A76"/>
    <w:rsid w:val="00D213CA"/>
    <w:rsid w:val="00D328C3"/>
    <w:rsid w:val="00D42B81"/>
    <w:rsid w:val="00D5203C"/>
    <w:rsid w:val="00D52718"/>
    <w:rsid w:val="00D52BCD"/>
    <w:rsid w:val="00D57972"/>
    <w:rsid w:val="00D60412"/>
    <w:rsid w:val="00D6688C"/>
    <w:rsid w:val="00D675A9"/>
    <w:rsid w:val="00D738D6"/>
    <w:rsid w:val="00D73BE7"/>
    <w:rsid w:val="00D755EB"/>
    <w:rsid w:val="00D76048"/>
    <w:rsid w:val="00D763B1"/>
    <w:rsid w:val="00D77A33"/>
    <w:rsid w:val="00D81D70"/>
    <w:rsid w:val="00D82E6F"/>
    <w:rsid w:val="00D84BBF"/>
    <w:rsid w:val="00D87E00"/>
    <w:rsid w:val="00D9134D"/>
    <w:rsid w:val="00DA0B1E"/>
    <w:rsid w:val="00DA61B9"/>
    <w:rsid w:val="00DA7A03"/>
    <w:rsid w:val="00DB1818"/>
    <w:rsid w:val="00DB3232"/>
    <w:rsid w:val="00DC309B"/>
    <w:rsid w:val="00DC4DA2"/>
    <w:rsid w:val="00DC6775"/>
    <w:rsid w:val="00DD4C17"/>
    <w:rsid w:val="00DD7440"/>
    <w:rsid w:val="00DD74A5"/>
    <w:rsid w:val="00DE26F6"/>
    <w:rsid w:val="00DE3FF4"/>
    <w:rsid w:val="00DE541F"/>
    <w:rsid w:val="00DF2B1F"/>
    <w:rsid w:val="00DF62CD"/>
    <w:rsid w:val="00DF7E42"/>
    <w:rsid w:val="00E00927"/>
    <w:rsid w:val="00E01947"/>
    <w:rsid w:val="00E044F4"/>
    <w:rsid w:val="00E132B7"/>
    <w:rsid w:val="00E145E3"/>
    <w:rsid w:val="00E156B9"/>
    <w:rsid w:val="00E16509"/>
    <w:rsid w:val="00E17C1A"/>
    <w:rsid w:val="00E22B91"/>
    <w:rsid w:val="00E244B0"/>
    <w:rsid w:val="00E24E2E"/>
    <w:rsid w:val="00E302D7"/>
    <w:rsid w:val="00E31635"/>
    <w:rsid w:val="00E424FE"/>
    <w:rsid w:val="00E4353B"/>
    <w:rsid w:val="00E44582"/>
    <w:rsid w:val="00E65A27"/>
    <w:rsid w:val="00E667EA"/>
    <w:rsid w:val="00E66933"/>
    <w:rsid w:val="00E71853"/>
    <w:rsid w:val="00E77645"/>
    <w:rsid w:val="00E80B33"/>
    <w:rsid w:val="00E93F40"/>
    <w:rsid w:val="00E948E7"/>
    <w:rsid w:val="00EA15B0"/>
    <w:rsid w:val="00EA3B55"/>
    <w:rsid w:val="00EA5EA7"/>
    <w:rsid w:val="00EB56CC"/>
    <w:rsid w:val="00EB617D"/>
    <w:rsid w:val="00EC055A"/>
    <w:rsid w:val="00EC24C9"/>
    <w:rsid w:val="00EC4A25"/>
    <w:rsid w:val="00EC7AF8"/>
    <w:rsid w:val="00ED4114"/>
    <w:rsid w:val="00ED7ADF"/>
    <w:rsid w:val="00EF0100"/>
    <w:rsid w:val="00EF1F91"/>
    <w:rsid w:val="00EF608C"/>
    <w:rsid w:val="00F025A2"/>
    <w:rsid w:val="00F04712"/>
    <w:rsid w:val="00F13360"/>
    <w:rsid w:val="00F22EC7"/>
    <w:rsid w:val="00F3220C"/>
    <w:rsid w:val="00F325C8"/>
    <w:rsid w:val="00F34021"/>
    <w:rsid w:val="00F37FA3"/>
    <w:rsid w:val="00F537E0"/>
    <w:rsid w:val="00F5391B"/>
    <w:rsid w:val="00F57BB8"/>
    <w:rsid w:val="00F62048"/>
    <w:rsid w:val="00F64DEA"/>
    <w:rsid w:val="00F653B8"/>
    <w:rsid w:val="00F67A1E"/>
    <w:rsid w:val="00F865F6"/>
    <w:rsid w:val="00F9008D"/>
    <w:rsid w:val="00F90303"/>
    <w:rsid w:val="00F91A09"/>
    <w:rsid w:val="00F9367A"/>
    <w:rsid w:val="00F94D37"/>
    <w:rsid w:val="00F9547E"/>
    <w:rsid w:val="00F95BCB"/>
    <w:rsid w:val="00FA1266"/>
    <w:rsid w:val="00FA699D"/>
    <w:rsid w:val="00FB6E27"/>
    <w:rsid w:val="00FC0F11"/>
    <w:rsid w:val="00FC1192"/>
    <w:rsid w:val="00FD110B"/>
    <w:rsid w:val="00FD4CF6"/>
    <w:rsid w:val="00FD5C6B"/>
    <w:rsid w:val="00FD6EC3"/>
    <w:rsid w:val="00FE575D"/>
    <w:rsid w:val="00FE5EF0"/>
    <w:rsid w:val="00FF0608"/>
    <w:rsid w:val="00FF073A"/>
    <w:rsid w:val="00FF2BDE"/>
    <w:rsid w:val="00FF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3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0738F1"/>
    <w:rPr>
      <w:rFonts w:ascii="Arial" w:hAnsi="Arial"/>
      <w:b/>
      <w:noProof/>
      <w:sz w:val="18"/>
      <w:lang w:val="en-GB" w:eastAsia="ja-JP"/>
    </w:rPr>
  </w:style>
  <w:style w:type="paragraph" w:styleId="a9">
    <w:name w:val="Revision"/>
    <w:hidden/>
    <w:uiPriority w:val="99"/>
    <w:semiHidden/>
    <w:rsid w:val="00A63341"/>
    <w:rPr>
      <w:lang w:val="en-GB" w:eastAsia="en-US"/>
    </w:rPr>
  </w:style>
  <w:style w:type="character" w:customStyle="1" w:styleId="4Char">
    <w:name w:val="标题 4 Char"/>
    <w:basedOn w:val="a0"/>
    <w:link w:val="4"/>
    <w:rsid w:val="002D1CD6"/>
    <w:rPr>
      <w:rFonts w:ascii="Arial" w:hAnsi="Arial"/>
      <w:sz w:val="24"/>
      <w:lang w:val="en-GB" w:eastAsia="en-US"/>
    </w:rPr>
  </w:style>
  <w:style w:type="paragraph" w:styleId="aa">
    <w:name w:val="List Paragraph"/>
    <w:basedOn w:val="a"/>
    <w:uiPriority w:val="34"/>
    <w:qFormat/>
    <w:rsid w:val="00AE0F0C"/>
    <w:pPr>
      <w:ind w:left="720"/>
      <w:contextualSpacing/>
    </w:pPr>
  </w:style>
  <w:style w:type="character" w:customStyle="1" w:styleId="5Char">
    <w:name w:val="标题 5 Char"/>
    <w:basedOn w:val="a0"/>
    <w:link w:val="5"/>
    <w:rsid w:val="00AF2095"/>
    <w:rPr>
      <w:rFonts w:ascii="Arial" w:hAnsi="Arial"/>
      <w:sz w:val="22"/>
      <w:lang w:val="en-GB" w:eastAsia="en-US"/>
    </w:rPr>
  </w:style>
  <w:style w:type="character" w:customStyle="1" w:styleId="3Char">
    <w:name w:val="标题 3 Char"/>
    <w:basedOn w:val="a0"/>
    <w:link w:val="3"/>
    <w:rsid w:val="00754959"/>
    <w:rPr>
      <w:rFonts w:ascii="Arial" w:hAnsi="Arial"/>
      <w:sz w:val="28"/>
      <w:lang w:val="en-GB" w:eastAsia="en-US"/>
    </w:rPr>
  </w:style>
  <w:style w:type="character" w:styleId="ab">
    <w:name w:val="annotation reference"/>
    <w:basedOn w:val="a0"/>
    <w:semiHidden/>
    <w:unhideWhenUsed/>
    <w:rsid w:val="00860663"/>
    <w:rPr>
      <w:sz w:val="16"/>
      <w:szCs w:val="16"/>
    </w:rPr>
  </w:style>
  <w:style w:type="paragraph" w:styleId="ac">
    <w:name w:val="annotation text"/>
    <w:basedOn w:val="a"/>
    <w:link w:val="Char1"/>
    <w:unhideWhenUsed/>
    <w:rsid w:val="00860663"/>
  </w:style>
  <w:style w:type="character" w:customStyle="1" w:styleId="Char1">
    <w:name w:val="批注文字 Char"/>
    <w:basedOn w:val="a0"/>
    <w:link w:val="ac"/>
    <w:rsid w:val="00860663"/>
    <w:rPr>
      <w:lang w:val="en-GB" w:eastAsia="en-US"/>
    </w:rPr>
  </w:style>
  <w:style w:type="paragraph" w:styleId="ad">
    <w:name w:val="annotation subject"/>
    <w:basedOn w:val="ac"/>
    <w:next w:val="ac"/>
    <w:link w:val="Char2"/>
    <w:semiHidden/>
    <w:unhideWhenUsed/>
    <w:rsid w:val="00860663"/>
    <w:rPr>
      <w:b/>
      <w:bCs/>
    </w:rPr>
  </w:style>
  <w:style w:type="character" w:customStyle="1" w:styleId="Char2">
    <w:name w:val="批注主题 Char"/>
    <w:basedOn w:val="Char1"/>
    <w:link w:val="ad"/>
    <w:semiHidden/>
    <w:rsid w:val="00860663"/>
    <w:rPr>
      <w:b/>
      <w:bCs/>
      <w:lang w:val="en-GB" w:eastAsia="en-US"/>
    </w:rPr>
  </w:style>
  <w:style w:type="paragraph" w:customStyle="1" w:styleId="xmsonormal">
    <w:name w:val="x_msonormal"/>
    <w:basedOn w:val="a"/>
    <w:rsid w:val="00CA0575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853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1Char">
    <w:name w:val="标题 1 Char"/>
    <w:link w:val="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2Char">
    <w:name w:val="标题 2 Char"/>
    <w:link w:val="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a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0738F1"/>
    <w:rPr>
      <w:rFonts w:ascii="Arial" w:hAnsi="Arial"/>
      <w:b/>
      <w:noProof/>
      <w:sz w:val="18"/>
      <w:lang w:val="en-GB" w:eastAsia="ja-JP"/>
    </w:rPr>
  </w:style>
  <w:style w:type="paragraph" w:styleId="a9">
    <w:name w:val="Revision"/>
    <w:hidden/>
    <w:uiPriority w:val="99"/>
    <w:semiHidden/>
    <w:rsid w:val="00A63341"/>
    <w:rPr>
      <w:lang w:val="en-GB" w:eastAsia="en-US"/>
    </w:rPr>
  </w:style>
  <w:style w:type="character" w:customStyle="1" w:styleId="4Char">
    <w:name w:val="标题 4 Char"/>
    <w:basedOn w:val="a0"/>
    <w:link w:val="4"/>
    <w:rsid w:val="002D1CD6"/>
    <w:rPr>
      <w:rFonts w:ascii="Arial" w:hAnsi="Arial"/>
      <w:sz w:val="24"/>
      <w:lang w:val="en-GB" w:eastAsia="en-US"/>
    </w:rPr>
  </w:style>
  <w:style w:type="paragraph" w:styleId="aa">
    <w:name w:val="List Paragraph"/>
    <w:basedOn w:val="a"/>
    <w:uiPriority w:val="34"/>
    <w:qFormat/>
    <w:rsid w:val="00AE0F0C"/>
    <w:pPr>
      <w:ind w:left="720"/>
      <w:contextualSpacing/>
    </w:pPr>
  </w:style>
  <w:style w:type="character" w:customStyle="1" w:styleId="5Char">
    <w:name w:val="标题 5 Char"/>
    <w:basedOn w:val="a0"/>
    <w:link w:val="5"/>
    <w:rsid w:val="00AF2095"/>
    <w:rPr>
      <w:rFonts w:ascii="Arial" w:hAnsi="Arial"/>
      <w:sz w:val="22"/>
      <w:lang w:val="en-GB" w:eastAsia="en-US"/>
    </w:rPr>
  </w:style>
  <w:style w:type="character" w:customStyle="1" w:styleId="3Char">
    <w:name w:val="标题 3 Char"/>
    <w:basedOn w:val="a0"/>
    <w:link w:val="3"/>
    <w:rsid w:val="00754959"/>
    <w:rPr>
      <w:rFonts w:ascii="Arial" w:hAnsi="Arial"/>
      <w:sz w:val="28"/>
      <w:lang w:val="en-GB" w:eastAsia="en-US"/>
    </w:rPr>
  </w:style>
  <w:style w:type="character" w:styleId="ab">
    <w:name w:val="annotation reference"/>
    <w:basedOn w:val="a0"/>
    <w:semiHidden/>
    <w:unhideWhenUsed/>
    <w:rsid w:val="00860663"/>
    <w:rPr>
      <w:sz w:val="16"/>
      <w:szCs w:val="16"/>
    </w:rPr>
  </w:style>
  <w:style w:type="paragraph" w:styleId="ac">
    <w:name w:val="annotation text"/>
    <w:basedOn w:val="a"/>
    <w:link w:val="Char1"/>
    <w:unhideWhenUsed/>
    <w:rsid w:val="00860663"/>
  </w:style>
  <w:style w:type="character" w:customStyle="1" w:styleId="Char1">
    <w:name w:val="批注文字 Char"/>
    <w:basedOn w:val="a0"/>
    <w:link w:val="ac"/>
    <w:rsid w:val="00860663"/>
    <w:rPr>
      <w:lang w:val="en-GB" w:eastAsia="en-US"/>
    </w:rPr>
  </w:style>
  <w:style w:type="paragraph" w:styleId="ad">
    <w:name w:val="annotation subject"/>
    <w:basedOn w:val="ac"/>
    <w:next w:val="ac"/>
    <w:link w:val="Char2"/>
    <w:semiHidden/>
    <w:unhideWhenUsed/>
    <w:rsid w:val="00860663"/>
    <w:rPr>
      <w:b/>
      <w:bCs/>
    </w:rPr>
  </w:style>
  <w:style w:type="character" w:customStyle="1" w:styleId="Char2">
    <w:name w:val="批注主题 Char"/>
    <w:basedOn w:val="Char1"/>
    <w:link w:val="ad"/>
    <w:semiHidden/>
    <w:rsid w:val="00860663"/>
    <w:rPr>
      <w:b/>
      <w:bCs/>
      <w:lang w:val="en-GB" w:eastAsia="en-US"/>
    </w:rPr>
  </w:style>
  <w:style w:type="paragraph" w:customStyle="1" w:styleId="xmsonormal">
    <w:name w:val="x_msonormal"/>
    <w:basedOn w:val="a"/>
    <w:rsid w:val="00CA0575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2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tp://www.3gpp.org/tsg_sa/WG2_Arch/TSGS2_162_Changsha_2024-04/Docs/S2-2405532.zip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0743A-AF6A-4DFC-9D74-8CE50117FD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337</TotalTime>
  <Pages>5</Pages>
  <Words>1552</Words>
  <Characters>8852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 ab.cde</vt:lpstr>
      <vt:lpstr>Hyderabad, India, 27 – 31 May 2024</vt:lpstr>
      <vt:lpstr>1. Introduction</vt:lpstr>
      <vt:lpstr>2. Discussion</vt:lpstr>
      <vt:lpstr>        2.1 Alternative1: change the message name</vt:lpstr>
      <vt:lpstr>        2.2 Alternative 2: change the sequence of service flow</vt:lpstr>
      <vt:lpstr>        2.3 Alternative analysis</vt:lpstr>
      <vt:lpstr>3. Conclusions</vt:lpstr>
    </vt:vector>
  </TitlesOfParts>
  <Company>ETSI</Company>
  <LinksUpToDate>false</LinksUpToDate>
  <CharactersWithSpaces>10384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33</cp:revision>
  <cp:lastPrinted>2019-02-25T14:05:00Z</cp:lastPrinted>
  <dcterms:created xsi:type="dcterms:W3CDTF">2024-05-11T09:53:00Z</dcterms:created>
  <dcterms:modified xsi:type="dcterms:W3CDTF">2024-05-20T09:44:00Z</dcterms:modified>
</cp:coreProperties>
</file>